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72" w:rsidRDefault="00155A72" w:rsidP="00AB6AC5">
      <w:pPr>
        <w:pStyle w:val="Heading1"/>
        <w:jc w:val="right"/>
      </w:pPr>
      <w:r w:rsidRPr="00D95043">
        <w:t xml:space="preserve">Приложение </w:t>
      </w:r>
      <w:r>
        <w:t>2</w:t>
      </w:r>
      <w:r w:rsidRPr="00D95043">
        <w:t xml:space="preserve"> </w:t>
      </w:r>
    </w:p>
    <w:p w:rsidR="00155A72" w:rsidRDefault="00155A72" w:rsidP="00AB6AC5">
      <w:pPr>
        <w:pStyle w:val="Heading1"/>
        <w:jc w:val="right"/>
      </w:pPr>
      <w:r>
        <w:t xml:space="preserve">к Порядку </w:t>
      </w:r>
      <w:r w:rsidRPr="00A13B6F">
        <w:t xml:space="preserve">принятия решений о разработке </w:t>
      </w:r>
    </w:p>
    <w:p w:rsidR="00155A72" w:rsidRDefault="00155A72" w:rsidP="00AB6AC5">
      <w:pPr>
        <w:pStyle w:val="Heading1"/>
        <w:jc w:val="right"/>
      </w:pPr>
      <w:r w:rsidRPr="00A13B6F">
        <w:t>муниципаль</w:t>
      </w:r>
      <w:bookmarkStart w:id="0" w:name="_GoBack"/>
      <w:bookmarkEnd w:id="0"/>
      <w:r w:rsidRPr="00A13B6F">
        <w:t xml:space="preserve">ных программ муниципального </w:t>
      </w:r>
    </w:p>
    <w:p w:rsidR="00155A72" w:rsidRDefault="00155A72" w:rsidP="00AB6AC5">
      <w:pPr>
        <w:pStyle w:val="Heading1"/>
        <w:jc w:val="right"/>
      </w:pPr>
      <w:r w:rsidRPr="00A13B6F">
        <w:t>образования</w:t>
      </w:r>
      <w:r>
        <w:t xml:space="preserve"> Мамско-Чуйского </w:t>
      </w:r>
      <w:r w:rsidRPr="00A13B6F">
        <w:t xml:space="preserve"> район</w:t>
      </w:r>
      <w:r>
        <w:t>а</w:t>
      </w:r>
      <w:r w:rsidRPr="00A13B6F">
        <w:t xml:space="preserve"> и их  </w:t>
      </w:r>
    </w:p>
    <w:p w:rsidR="00155A72" w:rsidRDefault="00155A72" w:rsidP="00AB6AC5">
      <w:pPr>
        <w:pStyle w:val="Heading1"/>
        <w:jc w:val="right"/>
      </w:pPr>
      <w:r>
        <w:t xml:space="preserve">утверждения, </w:t>
      </w:r>
      <w:r w:rsidRPr="00A13B6F">
        <w:t>формирования и реализации</w:t>
      </w: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Pr="00D95043" w:rsidRDefault="00155A72" w:rsidP="00D95043">
      <w:pPr>
        <w:rPr>
          <w:lang w:eastAsia="en-US"/>
        </w:rPr>
      </w:pPr>
    </w:p>
    <w:p w:rsidR="00155A72" w:rsidRPr="0037536F" w:rsidRDefault="00155A72" w:rsidP="00AB6AC5">
      <w:pPr>
        <w:pStyle w:val="Heading1"/>
        <w:jc w:val="center"/>
        <w:rPr>
          <w:sz w:val="28"/>
          <w:szCs w:val="28"/>
        </w:rPr>
      </w:pPr>
      <w:bookmarkStart w:id="1" w:name="bookmark9"/>
      <w:r w:rsidRPr="0037536F">
        <w:rPr>
          <w:sz w:val="28"/>
          <w:szCs w:val="28"/>
        </w:rPr>
        <w:t>Анализ показателей результативности муниципальной программы</w:t>
      </w:r>
    </w:p>
    <w:p w:rsidR="00155A72" w:rsidRDefault="00155A72" w:rsidP="00AB6AC5">
      <w:pPr>
        <w:pStyle w:val="Heading1"/>
        <w:jc w:val="center"/>
        <w:rPr>
          <w:sz w:val="28"/>
          <w:szCs w:val="28"/>
        </w:rPr>
      </w:pPr>
      <w:r w:rsidRPr="0037536F">
        <w:rPr>
          <w:sz w:val="28"/>
          <w:szCs w:val="28"/>
        </w:rPr>
        <w:t xml:space="preserve">«Реализация полномочий муниципального образования Мамско-Чуйского района на период 2021-2025 годы», </w:t>
      </w:r>
    </w:p>
    <w:p w:rsidR="00155A72" w:rsidRPr="0037536F" w:rsidRDefault="00155A72" w:rsidP="00AB6AC5">
      <w:pPr>
        <w:pStyle w:val="Heading1"/>
        <w:jc w:val="center"/>
        <w:rPr>
          <w:sz w:val="28"/>
          <w:szCs w:val="28"/>
        </w:rPr>
      </w:pPr>
      <w:r w:rsidRPr="0037536F">
        <w:rPr>
          <w:sz w:val="28"/>
          <w:szCs w:val="28"/>
        </w:rPr>
        <w:t>достигнутых за</w:t>
      </w:r>
      <w:bookmarkEnd w:id="1"/>
      <w:r w:rsidRPr="0037536F">
        <w:rPr>
          <w:sz w:val="28"/>
          <w:szCs w:val="28"/>
        </w:rPr>
        <w:t xml:space="preserve"> </w:t>
      </w:r>
      <w:r w:rsidRPr="0037536F">
        <w:rPr>
          <w:sz w:val="28"/>
          <w:szCs w:val="28"/>
          <w:u w:val="single"/>
        </w:rPr>
        <w:t xml:space="preserve">  2022 год</w:t>
      </w: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p w:rsidR="00155A72" w:rsidRDefault="00155A72" w:rsidP="00D95043">
      <w:pPr>
        <w:rPr>
          <w:lang w:eastAsia="en-US"/>
        </w:rPr>
      </w:pPr>
    </w:p>
    <w:tbl>
      <w:tblPr>
        <w:tblW w:w="15973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34"/>
        <w:gridCol w:w="6169"/>
        <w:gridCol w:w="1071"/>
        <w:gridCol w:w="1342"/>
        <w:gridCol w:w="1354"/>
        <w:gridCol w:w="720"/>
        <w:gridCol w:w="750"/>
        <w:gridCol w:w="3933"/>
      </w:tblGrid>
      <w:tr w:rsidR="00155A72" w:rsidRPr="005D3A6E" w:rsidTr="00516598">
        <w:trPr>
          <w:trHeight w:val="523"/>
          <w:tblHeader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2A5FE5" w:rsidRDefault="00155A72" w:rsidP="00551098">
            <w:pPr>
              <w:pStyle w:val="Heading1"/>
            </w:pPr>
          </w:p>
          <w:p w:rsidR="00155A72" w:rsidRPr="005D3A6E" w:rsidRDefault="00155A72" w:rsidP="00551098">
            <w:pPr>
              <w:pStyle w:val="Heading1"/>
            </w:pPr>
            <w:r w:rsidRPr="005D3A6E">
              <w:t>№ п/п</w:t>
            </w:r>
          </w:p>
        </w:tc>
        <w:tc>
          <w:tcPr>
            <w:tcW w:w="6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Наименование показателя результативности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</w:p>
          <w:p w:rsidR="00155A72" w:rsidRPr="005D3A6E" w:rsidRDefault="00155A72" w:rsidP="00551098">
            <w:pPr>
              <w:pStyle w:val="Heading1"/>
            </w:pPr>
            <w:r w:rsidRPr="005D3A6E">
              <w:t>Ед. изм.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Значение показателя р</w:t>
            </w:r>
            <w:r w:rsidRPr="005D3A6E">
              <w:t>е</w:t>
            </w:r>
            <w:r w:rsidRPr="005D3A6E">
              <w:t>зультативности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Отклонение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Пояснения по достигнутым значен</w:t>
            </w:r>
            <w:r w:rsidRPr="005D3A6E">
              <w:t>и</w:t>
            </w:r>
            <w:r w:rsidRPr="005D3A6E">
              <w:t>ям</w:t>
            </w:r>
          </w:p>
        </w:tc>
      </w:tr>
      <w:tr w:rsidR="00155A72" w:rsidRPr="005D3A6E" w:rsidTr="00516598">
        <w:trPr>
          <w:trHeight w:val="324"/>
          <w:tblHeader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</w:p>
        </w:tc>
        <w:tc>
          <w:tcPr>
            <w:tcW w:w="6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план на год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факт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-/+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>%</w:t>
            </w:r>
          </w:p>
        </w:tc>
        <w:tc>
          <w:tcPr>
            <w:tcW w:w="3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</w:p>
        </w:tc>
      </w:tr>
      <w:tr w:rsidR="00155A72" w:rsidRPr="005D3A6E" w:rsidTr="00516598">
        <w:trPr>
          <w:trHeight w:val="263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122153">
            <w:pPr>
              <w:pStyle w:val="Heading1"/>
              <w:jc w:val="center"/>
            </w:pPr>
            <w:r w:rsidRPr="005D3A6E">
              <w:t>8</w:t>
            </w:r>
          </w:p>
        </w:tc>
      </w:tr>
      <w:tr w:rsidR="00155A72" w:rsidRPr="005D3A6E" w:rsidTr="00D36341">
        <w:trPr>
          <w:trHeight w:val="27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A72" w:rsidRPr="005D3A6E" w:rsidRDefault="00155A72" w:rsidP="00551098">
            <w:pPr>
              <w:pStyle w:val="Heading1"/>
            </w:pPr>
            <w:r w:rsidRPr="005D3A6E">
              <w:t xml:space="preserve">Муниципальная </w:t>
            </w:r>
            <w:r w:rsidRPr="00B41D09">
              <w:t>программа «Реализация полномочий муниципального образования Мамско-Чуйского района на период 2021-2025 годы»</w:t>
            </w:r>
          </w:p>
        </w:tc>
      </w:tr>
      <w:tr w:rsidR="00155A72" w:rsidRPr="005D3A6E" w:rsidTr="00D36341">
        <w:trPr>
          <w:trHeight w:val="268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1 «</w:t>
            </w:r>
            <w:r w:rsidRPr="00B41D09">
              <w:rPr>
                <w:bCs w:val="0"/>
              </w:rPr>
              <w:t>Функционирование аппарата администрации  Мамско-Чуйского района</w:t>
            </w:r>
            <w:r w:rsidRPr="005D3A6E">
              <w:t>»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Внедрение программно-целевых  принципов организации деятельности органов местного самоуправления муниц</w:t>
            </w:r>
            <w:r w:rsidRPr="00815D17">
              <w:t>и</w:t>
            </w:r>
            <w:r w:rsidRPr="00815D17">
              <w:t>пального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шт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A0DBE" w:rsidRDefault="00155A72" w:rsidP="005A0DBE">
            <w:pPr>
              <w:pStyle w:val="Heading1"/>
              <w:jc w:val="center"/>
            </w:pPr>
            <w:r w:rsidRPr="005A0DBE">
              <w:t>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A0DBE" w:rsidRDefault="00155A72" w:rsidP="005A0DBE">
            <w:pPr>
              <w:pStyle w:val="Heading1"/>
              <w:jc w:val="center"/>
            </w:pPr>
            <w:r w:rsidRPr="005A0DBE"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 xml:space="preserve">Разработано </w:t>
            </w:r>
            <w:r>
              <w:t>19</w:t>
            </w:r>
            <w:r w:rsidRPr="00B86865">
              <w:t xml:space="preserve"> подпрограмм</w:t>
            </w:r>
          </w:p>
        </w:tc>
      </w:tr>
      <w:tr w:rsidR="00155A72" w:rsidRPr="00815D17" w:rsidTr="006E63F7">
        <w:trPr>
          <w:trHeight w:val="43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/>
              </w:rPr>
              <w:t>Обеспечение эффективного использования  бюджетных средств</w:t>
            </w:r>
            <w:r w:rsidRPr="00815D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млн.руб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992BA3" w:rsidRDefault="00155A72" w:rsidP="005A0DBE">
            <w:pPr>
              <w:pStyle w:val="Heading1"/>
              <w:jc w:val="center"/>
            </w:pPr>
            <w:r>
              <w:t>42,291</w:t>
            </w:r>
          </w:p>
          <w:p w:rsidR="00155A72" w:rsidRPr="00122153" w:rsidRDefault="00155A72" w:rsidP="005A0DBE">
            <w:pPr>
              <w:jc w:val="center"/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Default="00155A72" w:rsidP="005A0DBE">
            <w:pPr>
              <w:pStyle w:val="Heading1"/>
              <w:jc w:val="center"/>
            </w:pPr>
            <w:r>
              <w:t>41,493</w:t>
            </w:r>
          </w:p>
          <w:p w:rsidR="00155A72" w:rsidRPr="00E675C1" w:rsidRDefault="00155A72" w:rsidP="00E675C1">
            <w:pPr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>
              <w:t>-798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>
              <w:t>-1,89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>
              <w:t>Экономия за счет зарплаты, и торг</w:t>
            </w:r>
            <w:r>
              <w:t>о</w:t>
            </w:r>
            <w:r>
              <w:t>вых процедур.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E551F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15D17">
              <w:rPr>
                <w:rFonts w:ascii="Times New Roman" w:hAnsi="Times New Roman"/>
              </w:rPr>
              <w:t>Обеспечение    качественного    предоставления</w:t>
            </w:r>
          </w:p>
          <w:p w:rsidR="00155A72" w:rsidRPr="00815D17" w:rsidRDefault="00155A72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/>
              </w:rPr>
              <w:t>муниципальных  услуг  и   исполнения   муниципальных функций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Проводится работа по повышению квалификации, обеспечена потре</w:t>
            </w:r>
            <w:r w:rsidRPr="00B86865">
              <w:t>б</w:t>
            </w:r>
            <w:r w:rsidRPr="00B86865">
              <w:t>ность кадрового состава необход</w:t>
            </w:r>
            <w:r w:rsidRPr="00B86865">
              <w:t>и</w:t>
            </w:r>
            <w:r w:rsidRPr="00B86865">
              <w:t>мыми квалифицированными специ</w:t>
            </w:r>
            <w:r w:rsidRPr="00B86865">
              <w:t>а</w:t>
            </w:r>
            <w:r w:rsidRPr="00B86865">
              <w:t>листами.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/>
              </w:rPr>
              <w:t xml:space="preserve">Создание и  внедрение  эффективных  </w:t>
            </w:r>
            <w:r w:rsidRPr="00815D17">
              <w:rPr>
                <w:rFonts w:ascii="Times New Roman" w:hAnsi="Times New Roman" w:cs="Times New Roman"/>
              </w:rPr>
              <w:t>механизмов  и те</w:t>
            </w:r>
            <w:r w:rsidRPr="00815D17">
              <w:rPr>
                <w:rFonts w:ascii="Times New Roman" w:hAnsi="Times New Roman" w:cs="Times New Roman"/>
              </w:rPr>
              <w:t>х</w:t>
            </w:r>
            <w:r w:rsidRPr="00815D17">
              <w:rPr>
                <w:rFonts w:ascii="Times New Roman" w:hAnsi="Times New Roman" w:cs="Times New Roman"/>
              </w:rPr>
              <w:t>нологий   управления   стратегическим развитием  и соц</w:t>
            </w:r>
            <w:r w:rsidRPr="00815D17">
              <w:rPr>
                <w:rFonts w:ascii="Times New Roman" w:hAnsi="Times New Roman" w:cs="Times New Roman"/>
              </w:rPr>
              <w:t>и</w:t>
            </w:r>
            <w:r w:rsidRPr="00815D17">
              <w:rPr>
                <w:rFonts w:ascii="Times New Roman" w:hAnsi="Times New Roman" w:cs="Times New Roman"/>
              </w:rPr>
              <w:t>альной сферой</w:t>
            </w:r>
            <w:r w:rsidRPr="00815D17">
              <w:t xml:space="preserve">   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Высокая дотационность бюджета района и недостаток финансиров</w:t>
            </w:r>
            <w:r w:rsidRPr="00B86865">
              <w:t>а</w:t>
            </w:r>
            <w:r w:rsidRPr="00B86865">
              <w:t>ния из областного бюджета не п</w:t>
            </w:r>
            <w:r w:rsidRPr="00B86865">
              <w:t>о</w:t>
            </w:r>
            <w:r w:rsidRPr="00B86865">
              <w:t>зволяют  в полной мере управлять стратегич</w:t>
            </w:r>
            <w:r w:rsidRPr="00B86865">
              <w:t>е</w:t>
            </w:r>
            <w:r w:rsidRPr="00B86865">
              <w:t>ским развитием и соц</w:t>
            </w:r>
            <w:r w:rsidRPr="00B86865">
              <w:t>и</w:t>
            </w:r>
            <w:r w:rsidRPr="00B86865">
              <w:t xml:space="preserve">альной сферой района. </w:t>
            </w:r>
          </w:p>
        </w:tc>
      </w:tr>
      <w:tr w:rsidR="00155A72" w:rsidRPr="005D3A6E" w:rsidTr="006E63F7">
        <w:trPr>
          <w:trHeight w:val="43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 w:cs="Times New Roman"/>
              </w:rPr>
              <w:t>Развитие информационных систем управления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В администрации района внедрены все необходимые для работы инфо</w:t>
            </w:r>
            <w:r w:rsidRPr="00B86865">
              <w:t>р</w:t>
            </w:r>
            <w:r w:rsidRPr="00B86865">
              <w:t xml:space="preserve">мационные системы управления </w:t>
            </w:r>
          </w:p>
        </w:tc>
      </w:tr>
      <w:tr w:rsidR="00155A72" w:rsidRPr="005D3A6E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2 «Энергосбережение и повышение энергетической эффективности в Мамско-Чуйском районе»</w:t>
            </w:r>
          </w:p>
        </w:tc>
      </w:tr>
      <w:tr w:rsidR="00155A72" w:rsidRPr="00815D17" w:rsidTr="006E63F7">
        <w:trPr>
          <w:trHeight w:val="78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зданий, строений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Default="00155A72" w:rsidP="00AC5B11">
            <w:pPr>
              <w:pStyle w:val="Heading1"/>
            </w:pPr>
            <w:r>
              <w:t>1.Не достигнуты показатели 100% оснащения учреждений социальной сферы района приборами учета те</w:t>
            </w:r>
            <w:r>
              <w:t>п</w:t>
            </w:r>
            <w:r>
              <w:t xml:space="preserve">ловой энергии:          </w:t>
            </w:r>
          </w:p>
          <w:p w:rsidR="00155A72" w:rsidRDefault="00155A72" w:rsidP="00AC5B11">
            <w:pPr>
              <w:pStyle w:val="Heading1"/>
            </w:pPr>
            <w:r>
              <w:t>1.1. по причине недостаточности ф</w:t>
            </w:r>
            <w:r>
              <w:t>и</w:t>
            </w:r>
            <w:r>
              <w:t>нансовых средств;</w:t>
            </w:r>
          </w:p>
          <w:p w:rsidR="00155A72" w:rsidRPr="00E67AB2" w:rsidRDefault="00155A72" w:rsidP="00AC5B11">
            <w:pPr>
              <w:pStyle w:val="Heading1"/>
            </w:pPr>
            <w:r>
              <w:t>1.2. по причине отсутствия возмо</w:t>
            </w:r>
            <w:r>
              <w:t>ж</w:t>
            </w:r>
            <w:r>
              <w:t xml:space="preserve">ности установки. </w:t>
            </w:r>
          </w:p>
        </w:tc>
      </w:tr>
      <w:tr w:rsidR="00155A72" w:rsidRPr="00815D17" w:rsidTr="006E63F7">
        <w:trPr>
          <w:trHeight w:val="46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</w:pPr>
            <w:r w:rsidRPr="00B86865">
              <w:t>Сотрудники администрации района и городских поселений не про</w:t>
            </w:r>
            <w:r>
              <w:t>ходил</w:t>
            </w:r>
            <w:r w:rsidRPr="00B86865">
              <w:t>и обучение по программе</w:t>
            </w:r>
            <w:r>
              <w:t>. Последнее обучение было в 2014 году.</w:t>
            </w:r>
          </w:p>
        </w:tc>
      </w:tr>
      <w:tr w:rsidR="00155A72" w:rsidRPr="00815D17" w:rsidTr="006E63F7">
        <w:trPr>
          <w:trHeight w:val="46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муниципальных учреждений в общем количестве муниципальных учреждений, представивших информацию в информационные системы в области энергосбережения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</w:pPr>
            <w:r>
              <w:t>Сдача учреждениями энергодеклар</w:t>
            </w:r>
            <w:r>
              <w:t>а</w:t>
            </w:r>
            <w:r>
              <w:t>ций за 2022 год в процессе исполн</w:t>
            </w:r>
            <w:r>
              <w:t>е</w:t>
            </w:r>
            <w:r>
              <w:t xml:space="preserve">ния до 30.04.2023 года. </w:t>
            </w:r>
          </w:p>
        </w:tc>
      </w:tr>
      <w:tr w:rsidR="00155A72" w:rsidRPr="00815D17" w:rsidTr="006E63F7">
        <w:trPr>
          <w:trHeight w:val="49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обеспечение полного учета потребления электроэнергии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</w:pPr>
            <w:r w:rsidRPr="00B86865">
              <w:t>Во всех учреждениях установлены приборы учета электрической эне</w:t>
            </w:r>
            <w:r w:rsidRPr="00B86865">
              <w:t>р</w:t>
            </w:r>
            <w:r w:rsidRPr="00B86865">
              <w:t>гии</w:t>
            </w:r>
          </w:p>
        </w:tc>
      </w:tr>
      <w:tr w:rsidR="00155A72" w:rsidRPr="00815D17" w:rsidTr="006E63F7">
        <w:trPr>
          <w:trHeight w:val="47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расход электрической энергии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кВт*ч/кв.м.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>
              <w:t>28,42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>
              <w:t>28,42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</w:pPr>
            <w:r>
              <w:t xml:space="preserve">План утвержден на уровне 2021 года, т.к. в предыдущих годах произошло снижение расхода </w:t>
            </w:r>
            <w:r w:rsidRPr="00B86865">
              <w:t>за счет перехода на энергосберегающее освещение</w:t>
            </w:r>
          </w:p>
        </w:tc>
      </w:tr>
      <w:tr w:rsidR="00155A72" w:rsidRPr="00815D17" w:rsidTr="006E63F7">
        <w:trPr>
          <w:trHeight w:val="4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расход тепловой энергии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Гкал/кв.м.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 w:rsidRPr="00B86865">
              <w:t>0,2</w:t>
            </w:r>
            <w: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 w:rsidRPr="00B86865">
              <w:t>0,24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</w:pPr>
          </w:p>
        </w:tc>
      </w:tr>
      <w:tr w:rsidR="00155A72" w:rsidRPr="00815D17" w:rsidTr="006E63F7">
        <w:trPr>
          <w:trHeight w:val="4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расход горячей воды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куб.м./чел.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 w:rsidRPr="00B86865">
              <w:t>0,</w:t>
            </w:r>
            <w:r>
              <w:t>38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 w:rsidRPr="00B86865">
              <w:t>0,</w:t>
            </w:r>
            <w: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686232">
            <w:pPr>
              <w:pStyle w:val="Heading1"/>
            </w:pPr>
            <w:r>
              <w:t>План утвержден на уровне 2021 года, т.к. в предыдущих годах зафиксир</w:t>
            </w:r>
            <w:r>
              <w:t>о</w:t>
            </w:r>
            <w:r>
              <w:t>вано с</w:t>
            </w:r>
            <w:r w:rsidRPr="00B86865">
              <w:t>нижение расхода горячей воды за счет установки приборов учета</w:t>
            </w:r>
            <w:r>
              <w:t>.</w:t>
            </w:r>
          </w:p>
        </w:tc>
      </w:tr>
      <w:tr w:rsidR="00155A72" w:rsidRPr="005D3A6E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3 «Улучшение условий и охраны труда в Мамско-Чуйском районе»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рабочих мест, на которых проведена специал</w:t>
            </w:r>
            <w:r w:rsidRPr="00815D17">
              <w:t>ь</w:t>
            </w:r>
            <w:r w:rsidRPr="00815D17">
              <w:t>ная оценка условий труда  (% от общего количества раб</w:t>
            </w:r>
            <w:r w:rsidRPr="00815D17">
              <w:t>о</w:t>
            </w:r>
            <w:r w:rsidRPr="00815D17">
              <w:t>чих мест)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27279" w:rsidRDefault="00155A72" w:rsidP="00AC5B11">
            <w:pPr>
              <w:pStyle w:val="Heading1"/>
              <w:jc w:val="center"/>
            </w:pPr>
            <w:r>
              <w:rPr>
                <w:lang w:val="en-US"/>
              </w:rPr>
              <w:t>9</w:t>
            </w: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3A4EDF">
            <w:pPr>
              <w:pStyle w:val="Heading1"/>
              <w:jc w:val="center"/>
            </w:pPr>
            <w:r>
              <w:t>-8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3A4EDF">
            <w:pPr>
              <w:pStyle w:val="Heading1"/>
              <w:jc w:val="center"/>
            </w:pPr>
            <w:r>
              <w:t>-8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</w:pPr>
            <w:r w:rsidRPr="00B86865">
              <w:t xml:space="preserve">Спецоценка рабочих мест </w:t>
            </w:r>
            <w:r>
              <w:t>проводи</w:t>
            </w:r>
            <w:r>
              <w:t>т</w:t>
            </w:r>
            <w:r>
              <w:t>ся</w:t>
            </w:r>
            <w:r w:rsidRPr="00B86865">
              <w:t xml:space="preserve"> один раз в пять лет.</w:t>
            </w:r>
            <w:r>
              <w:t xml:space="preserve"> Руководители организаций самостоятельно опред</w:t>
            </w:r>
            <w:r>
              <w:t>е</w:t>
            </w:r>
            <w:r>
              <w:t>ляются со сроком проведения СОУТ в своей организации.</w:t>
            </w:r>
          </w:p>
        </w:tc>
      </w:tr>
      <w:tr w:rsidR="00155A72" w:rsidRPr="00815D17" w:rsidTr="006E63F7">
        <w:trPr>
          <w:trHeight w:val="58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E551F3">
            <w:pPr>
              <w:keepLines/>
              <w:shd w:val="clear" w:color="auto" w:fill="FFFFFF"/>
              <w:rPr>
                <w:rFonts w:ascii="Times New Roman" w:hAnsi="Times New Roman" w:cs="Times New Roman"/>
              </w:rPr>
            </w:pPr>
            <w:r w:rsidRPr="00215F5C">
              <w:rPr>
                <w:rFonts w:ascii="Times New Roman" w:hAnsi="Times New Roman" w:cs="Times New Roman"/>
              </w:rPr>
              <w:t xml:space="preserve">численность пострадавших в результате </w:t>
            </w:r>
            <w:r w:rsidRPr="00215F5C">
              <w:rPr>
                <w:rFonts w:ascii="Times New Roman" w:hAnsi="Times New Roman" w:cs="Times New Roman"/>
                <w:spacing w:val="-3"/>
              </w:rPr>
              <w:t>несчастных случ</w:t>
            </w:r>
            <w:r w:rsidRPr="00215F5C">
              <w:rPr>
                <w:rFonts w:ascii="Times New Roman" w:hAnsi="Times New Roman" w:cs="Times New Roman"/>
                <w:spacing w:val="-3"/>
              </w:rPr>
              <w:t>а</w:t>
            </w:r>
            <w:r w:rsidRPr="00215F5C">
              <w:rPr>
                <w:rFonts w:ascii="Times New Roman" w:hAnsi="Times New Roman" w:cs="Times New Roman"/>
                <w:spacing w:val="-3"/>
              </w:rPr>
              <w:t xml:space="preserve">ев на производстве с утратой </w:t>
            </w:r>
            <w:r w:rsidRPr="00215F5C">
              <w:rPr>
                <w:rFonts w:ascii="Times New Roman" w:hAnsi="Times New Roman" w:cs="Times New Roman"/>
              </w:rPr>
              <w:t>трудоспособности на 1 раб</w:t>
            </w:r>
            <w:r w:rsidRPr="00215F5C">
              <w:rPr>
                <w:rFonts w:ascii="Times New Roman" w:hAnsi="Times New Roman" w:cs="Times New Roman"/>
              </w:rPr>
              <w:t>о</w:t>
            </w:r>
            <w:r w:rsidRPr="00215F5C">
              <w:rPr>
                <w:rFonts w:ascii="Times New Roman" w:hAnsi="Times New Roman" w:cs="Times New Roman"/>
              </w:rPr>
              <w:t xml:space="preserve">чий день и более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5A0DBE">
            <w:pPr>
              <w:pStyle w:val="Heading1"/>
              <w:jc w:val="center"/>
            </w:pPr>
            <w:r w:rsidRPr="00215F5C">
              <w:t>(чел.)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AC5B11">
            <w:pPr>
              <w:pStyle w:val="Heading1"/>
              <w:jc w:val="center"/>
            </w:pPr>
            <w:r w:rsidRPr="00215F5C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27279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D7E94" w:rsidRDefault="00155A72" w:rsidP="003A4EDF">
            <w:pPr>
              <w:pStyle w:val="Heading1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3A4EDF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</w:pPr>
            <w:r>
              <w:t>Количество пострадавших от несч</w:t>
            </w:r>
            <w:r>
              <w:t>а</w:t>
            </w:r>
            <w:r>
              <w:t>стных случаев на производстве – 2 человека, случаи легкие</w:t>
            </w:r>
          </w:p>
        </w:tc>
      </w:tr>
      <w:tr w:rsidR="00155A72" w:rsidRPr="00815D17" w:rsidTr="006E63F7">
        <w:trPr>
          <w:trHeight w:val="53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E551F3">
            <w:pPr>
              <w:keepLines/>
              <w:shd w:val="clear" w:color="auto" w:fill="FFFFFF"/>
              <w:rPr>
                <w:rFonts w:ascii="Times New Roman" w:hAnsi="Times New Roman" w:cs="Times New Roman"/>
              </w:rPr>
            </w:pPr>
            <w:r w:rsidRPr="00215F5C">
              <w:rPr>
                <w:rFonts w:ascii="Times New Roman" w:hAnsi="Times New Roman" w:cs="Times New Roman"/>
              </w:rPr>
              <w:t>численность работников, охваченных периодическими м</w:t>
            </w:r>
            <w:r w:rsidRPr="00215F5C">
              <w:rPr>
                <w:rFonts w:ascii="Times New Roman" w:hAnsi="Times New Roman" w:cs="Times New Roman"/>
              </w:rPr>
              <w:t>е</w:t>
            </w:r>
            <w:r w:rsidRPr="00215F5C">
              <w:rPr>
                <w:rFonts w:ascii="Times New Roman" w:hAnsi="Times New Roman" w:cs="Times New Roman"/>
              </w:rPr>
              <w:t xml:space="preserve">дицинскими профилактическими осмотрами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5A0DBE">
            <w:pPr>
              <w:pStyle w:val="Heading1"/>
              <w:jc w:val="center"/>
            </w:pPr>
            <w:r w:rsidRPr="00215F5C">
              <w:t>(чел.)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AC5B11">
            <w:pPr>
              <w:pStyle w:val="Heading1"/>
              <w:jc w:val="center"/>
            </w:pPr>
            <w:r w:rsidRPr="00215F5C">
              <w:t>502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B7AF4" w:rsidRDefault="00155A72" w:rsidP="00AC5B11">
            <w:pPr>
              <w:pStyle w:val="Heading1"/>
              <w:jc w:val="center"/>
            </w:pPr>
            <w:r>
              <w:t>502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D7E94" w:rsidRDefault="00155A72" w:rsidP="003A4EDF">
            <w:pPr>
              <w:pStyle w:val="Heading1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D7E94" w:rsidRDefault="00155A72" w:rsidP="003A4EDF">
            <w:pPr>
              <w:pStyle w:val="Heading1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</w:pPr>
            <w:r>
              <w:t xml:space="preserve">Мед. осмотр прошли </w:t>
            </w:r>
            <w:r w:rsidRPr="00CD7E94">
              <w:t>154</w:t>
            </w:r>
            <w:r>
              <w:t xml:space="preserve"> работника, из них </w:t>
            </w:r>
            <w:r w:rsidRPr="00CD7E94">
              <w:t>116</w:t>
            </w:r>
            <w:r>
              <w:t xml:space="preserve"> человека за счет средств работодателя. </w:t>
            </w:r>
          </w:p>
        </w:tc>
      </w:tr>
      <w:tr w:rsidR="00155A72" w:rsidRPr="005D3A6E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F5A61" w:rsidRDefault="00155A72" w:rsidP="00551098">
            <w:pPr>
              <w:pStyle w:val="Heading1"/>
            </w:pPr>
            <w:r w:rsidRPr="005F5A61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15F5C" w:rsidRDefault="00155A72" w:rsidP="00E551F3">
            <w:pPr>
              <w:keepLines/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215F5C">
              <w:rPr>
                <w:rFonts w:ascii="Times New Roman" w:hAnsi="Times New Roman" w:cs="Times New Roman"/>
                <w:color w:val="auto"/>
              </w:rPr>
              <w:t xml:space="preserve">количество руководителей и специалистов, обученных по программе обучения по охране труда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F5A61" w:rsidRDefault="00155A72" w:rsidP="005A0DBE">
            <w:pPr>
              <w:pStyle w:val="Heading1"/>
              <w:jc w:val="center"/>
            </w:pPr>
            <w:r w:rsidRPr="005F5A61">
              <w:t>(чел.)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B7AF4" w:rsidRDefault="00155A72" w:rsidP="00AC5B11">
            <w:pPr>
              <w:pStyle w:val="Heading1"/>
              <w:jc w:val="center"/>
            </w:pPr>
            <w:r>
              <w:t>89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B7AF4" w:rsidRDefault="00155A72" w:rsidP="00AC5B11">
            <w:pPr>
              <w:pStyle w:val="Heading1"/>
              <w:jc w:val="center"/>
            </w:pPr>
            <w:r>
              <w:t>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D7E94" w:rsidRDefault="00155A72" w:rsidP="003A4EDF">
            <w:pPr>
              <w:pStyle w:val="Heading1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F5A61" w:rsidRDefault="00155A72" w:rsidP="003A4EDF">
            <w:pPr>
              <w:pStyle w:val="Heading1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pStyle w:val="Heading1"/>
            </w:pPr>
            <w:r w:rsidRPr="005F5A61">
              <w:t>Обучен</w:t>
            </w:r>
            <w:r>
              <w:t>ие прошли</w:t>
            </w:r>
            <w:r w:rsidRPr="005F5A61">
              <w:t xml:space="preserve"> </w:t>
            </w:r>
            <w:r>
              <w:t>89</w:t>
            </w:r>
            <w:r w:rsidRPr="005F5A61">
              <w:t xml:space="preserve"> челове</w:t>
            </w:r>
            <w:r>
              <w:t>к</w:t>
            </w:r>
            <w:r w:rsidRPr="005F5A61">
              <w:t>,</w:t>
            </w:r>
            <w:r>
              <w:t xml:space="preserve"> </w:t>
            </w:r>
            <w:r w:rsidRPr="005F5A61">
              <w:t xml:space="preserve">из них </w:t>
            </w:r>
            <w:r>
              <w:t>7</w:t>
            </w:r>
            <w:r w:rsidRPr="005F5A61">
              <w:t xml:space="preserve">- работодателей, </w:t>
            </w:r>
            <w:r>
              <w:t>63</w:t>
            </w:r>
            <w:r w:rsidRPr="005F5A61">
              <w:t xml:space="preserve"> – работник</w:t>
            </w:r>
            <w:r>
              <w:t>а</w:t>
            </w:r>
            <w:r w:rsidRPr="005F5A61">
              <w:t xml:space="preserve">. </w:t>
            </w:r>
          </w:p>
        </w:tc>
      </w:tr>
      <w:tr w:rsidR="00155A72" w:rsidRPr="005D3A6E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4 «Комплексные меры по профилактике преступлений и правонарушений в Мамско-Чуйском районе»</w:t>
            </w:r>
          </w:p>
        </w:tc>
      </w:tr>
      <w:tr w:rsidR="00155A72" w:rsidRPr="005D3A6E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551098">
            <w:pPr>
              <w:pStyle w:val="Heading1"/>
            </w:pPr>
            <w:r w:rsidRPr="005D3A6E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551098">
            <w:pPr>
              <w:pStyle w:val="Heading1"/>
            </w:pPr>
            <w:r w:rsidRPr="005D3A6E">
              <w:t>Доля преступлений, совершенных на территории Мамско-Чуйского района, от общего числа проживающих на те</w:t>
            </w:r>
            <w:r w:rsidRPr="005D3A6E">
              <w:t>р</w:t>
            </w:r>
            <w:r w:rsidRPr="005D3A6E">
              <w:t>ритории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5A0DBE">
            <w:pPr>
              <w:pStyle w:val="Heading1"/>
              <w:jc w:val="center"/>
            </w:pPr>
            <w:r w:rsidRPr="005D3A6E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5A0DBE">
            <w:pPr>
              <w:pStyle w:val="Heading1"/>
              <w:jc w:val="center"/>
            </w:pPr>
            <w:r w:rsidRPr="00DB3DD6">
              <w:t>1,4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5A0DBE">
            <w:pPr>
              <w:pStyle w:val="Heading1"/>
              <w:jc w:val="center"/>
            </w:pPr>
            <w:r w:rsidRPr="00DB3DD6">
              <w:t>1,4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A0DBE">
            <w:pPr>
              <w:pStyle w:val="Heading1"/>
              <w:jc w:val="center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>
              <w:t>Низкий показатель</w:t>
            </w:r>
            <w:r w:rsidRPr="00B86865">
              <w:t xml:space="preserve"> является следс</w:t>
            </w:r>
            <w:r w:rsidRPr="00B86865">
              <w:t>т</w:t>
            </w:r>
            <w:r w:rsidRPr="00B86865">
              <w:t>вием рейдов проводимых  полицией, а так же созданием добровольной народной дружины на территории Мамского ГП</w:t>
            </w:r>
          </w:p>
        </w:tc>
      </w:tr>
      <w:tr w:rsidR="00155A72" w:rsidRPr="005D3A6E" w:rsidTr="006E63F7">
        <w:trPr>
          <w:trHeight w:val="34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Повышение доверия граждан к органам власти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Данный показатель не имеет числ</w:t>
            </w:r>
            <w:r w:rsidRPr="00B86865">
              <w:t>о</w:t>
            </w:r>
            <w:r w:rsidRPr="00B86865">
              <w:t>вого выражения</w:t>
            </w:r>
          </w:p>
        </w:tc>
      </w:tr>
      <w:tr w:rsidR="00155A72" w:rsidRPr="005D3A6E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5 «Обеспечение комплексных мер безопасности в Мамско-Чуйском районе»</w:t>
            </w:r>
          </w:p>
        </w:tc>
      </w:tr>
      <w:tr w:rsidR="00155A72" w:rsidRPr="00815D17" w:rsidTr="006E63F7">
        <w:trPr>
          <w:trHeight w:val="8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62396">
            <w:pPr>
              <w:pStyle w:val="a0"/>
              <w:jc w:val="left"/>
              <w:rPr>
                <w:rFonts w:ascii="Times New Roman" w:hAnsi="Times New Roman"/>
              </w:rPr>
            </w:pPr>
            <w:r w:rsidRPr="00815D17">
              <w:rPr>
                <w:rFonts w:ascii="Times New Roman" w:hAnsi="Times New Roman"/>
              </w:rPr>
              <w:t>Доля   населения,   охваченного средствами оповещения МАСЦО ГО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В Мамском, Витимском, Луговском городских поселениях установлены сирены оповещения.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городских поселений Мамско-Чуйского района,  включенных в  современную  МАСЦО  ГО  (на базе П-166</w:t>
            </w:r>
            <w:r w:rsidRPr="00815D17">
              <w:rPr>
                <w:lang w:val="en-US"/>
              </w:rPr>
              <w:t>M</w:t>
            </w:r>
            <w:r w:rsidRPr="00815D17"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Все ГП оснащены системами опов</w:t>
            </w:r>
            <w:r w:rsidRPr="00B86865">
              <w:t>е</w:t>
            </w:r>
            <w:r w:rsidRPr="00B86865">
              <w:t>щения МАСЦО  ГО  (на базе П-166</w:t>
            </w:r>
            <w:r w:rsidRPr="00B86865">
              <w:rPr>
                <w:lang w:val="en-US"/>
              </w:rPr>
              <w:t>M</w:t>
            </w:r>
            <w:r w:rsidRPr="00B86865">
              <w:t>).</w:t>
            </w:r>
          </w:p>
        </w:tc>
      </w:tr>
      <w:tr w:rsidR="00155A72" w:rsidRPr="00815D17" w:rsidTr="006E63F7">
        <w:trPr>
          <w:trHeight w:val="2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Время    доведения    сигналов оповещения до населения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Мин.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Соответствует нормативу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Охват читательской аудитории учебной литературой, учебно-методическими комплектами, направленными на развитие толерантности, противодействие экстремизму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Публикации в районной газете «Мамский горняк»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молодежи, проявляющей нетерпимость по отнош</w:t>
            </w:r>
            <w:r w:rsidRPr="00815D17">
              <w:t>е</w:t>
            </w:r>
            <w:r w:rsidRPr="00815D17">
              <w:t>нию к людям других национальностей (по результатам проведенных социологических исследований)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Социологические исследования не проводились</w:t>
            </w:r>
          </w:p>
        </w:tc>
      </w:tr>
      <w:tr w:rsidR="00155A72" w:rsidRPr="00815D17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участников мероприятий (семинаров, лекций, тр</w:t>
            </w:r>
            <w:r w:rsidRPr="00815D17">
              <w:t>е</w:t>
            </w:r>
            <w:r w:rsidRPr="00815D17">
              <w:t>нингов, конкурсов, фестивалей), направленных на разв</w:t>
            </w:r>
            <w:r w:rsidRPr="00815D17">
              <w:t>и</w:t>
            </w:r>
            <w:r w:rsidRPr="00815D17">
              <w:t>тие толерантности и профилактику межэтнической и ме</w:t>
            </w:r>
            <w:r w:rsidRPr="00815D17">
              <w:t>ж</w:t>
            </w:r>
            <w:r w:rsidRPr="00815D17">
              <w:t>конфессиональной враждебности и нетерпимости, к общ</w:t>
            </w:r>
            <w:r w:rsidRPr="00815D17">
              <w:t>е</w:t>
            </w:r>
            <w:r w:rsidRPr="00815D17">
              <w:t>му числу жителей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A0DBE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Все общеобразовательные учрежд</w:t>
            </w:r>
            <w:r w:rsidRPr="00B86865">
              <w:t>е</w:t>
            </w:r>
            <w:r w:rsidRPr="00B86865">
              <w:t>ния и учреждения культуры</w:t>
            </w:r>
          </w:p>
        </w:tc>
      </w:tr>
      <w:tr w:rsidR="00155A72" w:rsidRPr="005D3A6E" w:rsidTr="006E63F7">
        <w:trPr>
          <w:trHeight w:val="109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зарегистрированных преступлений, соверше</w:t>
            </w:r>
            <w:r w:rsidRPr="00815D17">
              <w:t>н</w:t>
            </w:r>
            <w:r w:rsidRPr="00815D17">
              <w:t>ных в общественных местах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>
              <w:t xml:space="preserve">1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E12E0" w:rsidRDefault="00155A72" w:rsidP="00551098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>
              <w:t>-1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>
              <w:t>100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741A84" w:rsidRDefault="00155A72" w:rsidP="00DE12E0">
            <w:pPr>
              <w:pStyle w:val="Heading1"/>
            </w:pPr>
            <w:r w:rsidRPr="00B86865">
              <w:t>Проводится профилактическая раб</w:t>
            </w:r>
            <w:r w:rsidRPr="00B86865">
              <w:t>о</w:t>
            </w:r>
            <w:r w:rsidRPr="00B86865">
              <w:t xml:space="preserve">та, </w:t>
            </w:r>
            <w:r>
              <w:t xml:space="preserve">не </w:t>
            </w:r>
            <w:r w:rsidRPr="00B86865">
              <w:t>позвол</w:t>
            </w:r>
            <w:r>
              <w:t>яющая</w:t>
            </w:r>
            <w:r w:rsidRPr="00B86865">
              <w:t xml:space="preserve"> допустить рост числа преступлений</w:t>
            </w:r>
          </w:p>
        </w:tc>
      </w:tr>
      <w:tr w:rsidR="00155A72" w:rsidRPr="005D3A6E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A5707F" w:rsidRDefault="00155A72" w:rsidP="00A5707F">
            <w:pPr>
              <w:pStyle w:val="Heading1"/>
            </w:pPr>
            <w:r w:rsidRPr="005D3A6E">
              <w:t>Подпрограмма 6 «</w:t>
            </w:r>
            <w:r>
              <w:t>Защита прав потребителей</w:t>
            </w:r>
            <w:r w:rsidRPr="00DB3DD6">
              <w:t xml:space="preserve"> в Мамско-Чуйском районе</w:t>
            </w:r>
            <w:r w:rsidRPr="005D3A6E">
              <w:t>»</w:t>
            </w:r>
          </w:p>
        </w:tc>
      </w:tr>
      <w:tr w:rsidR="00155A72" w:rsidRPr="00815D17" w:rsidTr="006E63F7">
        <w:trPr>
          <w:trHeight w:val="37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доля налоговых поступлений (ЕНВД</w:t>
            </w:r>
            <w:r>
              <w:t>, УСН, патентная с</w:t>
            </w:r>
            <w:r>
              <w:t>и</w:t>
            </w:r>
            <w:r>
              <w:t>ситема</w:t>
            </w:r>
            <w:r w:rsidRPr="00815D17"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тыс.руб.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3142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3028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+114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-3,6%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>
              <w:t>Факт ниже плана в основном за счет снижения поступлений от примен</w:t>
            </w:r>
            <w:r>
              <w:t>е</w:t>
            </w:r>
            <w:r>
              <w:t>ния патентной системы</w:t>
            </w:r>
          </w:p>
        </w:tc>
      </w:tr>
      <w:tr w:rsidR="00155A72" w:rsidRPr="00815D17" w:rsidTr="006E63F7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551098">
            <w:pPr>
              <w:pStyle w:val="Heading1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доля вновь созданных индивидуальных предпринимателей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 xml:space="preserve">Чел.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>
              <w:t>Регистрация ИП не актуальна. С 2021 года реализовывается програ</w:t>
            </w:r>
            <w:r>
              <w:t>м</w:t>
            </w:r>
            <w:r>
              <w:t>ма по заключению социального ко</w:t>
            </w:r>
            <w:r>
              <w:t>н</w:t>
            </w:r>
            <w:r>
              <w:t>тракта с физическими лицами.</w:t>
            </w:r>
          </w:p>
        </w:tc>
      </w:tr>
      <w:tr w:rsidR="00155A72" w:rsidRPr="00815D17" w:rsidTr="006E63F7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551098">
            <w:pPr>
              <w:pStyle w:val="Heading1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 xml:space="preserve">Число действующих МП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21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Сохранено количество действующих малых предприятий</w:t>
            </w:r>
          </w:p>
        </w:tc>
      </w:tr>
      <w:tr w:rsidR="00155A72" w:rsidRPr="00815D17" w:rsidTr="006E63F7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551098">
            <w:pPr>
              <w:pStyle w:val="Heading1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Сохранение числа занятых в МП по отношению к общему числу занятых  в экономике района до 20%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206BC0" w:rsidRDefault="00155A72" w:rsidP="00145A16">
            <w:pPr>
              <w:pStyle w:val="Heading1"/>
              <w:jc w:val="center"/>
            </w:pPr>
            <w:r>
              <w:rPr>
                <w:lang w:val="en-GB"/>
              </w:rPr>
              <w:t>29</w:t>
            </w:r>
            <w:r>
              <w:t>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2</w:t>
            </w:r>
            <w: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145A16">
            <w:pPr>
              <w:pStyle w:val="Heading1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145A16">
            <w:pPr>
              <w:pStyle w:val="Heading1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>
              <w:t>Показатель стабильный в связи с равномерным снижением численн</w:t>
            </w:r>
            <w:r>
              <w:t>о</w:t>
            </w:r>
            <w:r>
              <w:t>сти населения и численности раб</w:t>
            </w:r>
            <w:r>
              <w:t>о</w:t>
            </w:r>
            <w:r>
              <w:t>тающего населения.</w:t>
            </w:r>
          </w:p>
        </w:tc>
      </w:tr>
      <w:tr w:rsidR="00155A72" w:rsidRPr="00815D17" w:rsidTr="006E63F7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DB3DD6" w:rsidRDefault="00155A72" w:rsidP="00551098">
            <w:pPr>
              <w:pStyle w:val="Heading1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 xml:space="preserve">Общий вклад субъектов МП в выпуске продукции, работ, услуг по району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145A16">
            <w:pPr>
              <w:pStyle w:val="Heading1"/>
            </w:pPr>
            <w:r w:rsidRPr="00815D17">
              <w:t>Все субъекты предпринимательства в районе являются малыми</w:t>
            </w:r>
          </w:p>
        </w:tc>
      </w:tr>
      <w:tr w:rsidR="00155A72" w:rsidRPr="005D3A6E" w:rsidTr="00D36341">
        <w:trPr>
          <w:trHeight w:val="196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7 «</w:t>
            </w:r>
            <w:r>
              <w:t>Поддержка</w:t>
            </w:r>
            <w:r w:rsidRPr="005D3A6E">
              <w:t xml:space="preserve"> торговли </w:t>
            </w:r>
            <w:r>
              <w:t xml:space="preserve">и предпринимательства </w:t>
            </w:r>
            <w:r w:rsidRPr="005D3A6E">
              <w:t>в Мамско-Чуйском районе»</w:t>
            </w:r>
          </w:p>
        </w:tc>
      </w:tr>
      <w:tr w:rsidR="00155A72" w:rsidRPr="005D3A6E" w:rsidTr="006E63F7">
        <w:trPr>
          <w:trHeight w:val="28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 w:rsidRPr="00815D17">
              <w:t>Оборот розничной торговли на душу населения</w:t>
            </w:r>
            <w:r>
              <w:t xml:space="preserve"> месяц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145A16">
            <w:pPr>
              <w:pStyle w:val="Heading1"/>
            </w:pPr>
            <w:r>
              <w:t>р</w:t>
            </w:r>
            <w:r w:rsidRPr="00815D17">
              <w:t>уб</w:t>
            </w:r>
            <w:r>
              <w:t>./мес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9624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9894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+270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  <w:jc w:val="center"/>
            </w:pPr>
            <w:r>
              <w:t>+2,8</w:t>
            </w:r>
            <w:r w:rsidRPr="00B86865">
              <w:t>%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145A16">
            <w:pPr>
              <w:pStyle w:val="Heading1"/>
            </w:pPr>
            <w:r>
              <w:t>План сформирован от факта 2021 г</w:t>
            </w:r>
            <w:r>
              <w:t>о</w:t>
            </w:r>
            <w:r>
              <w:t>да с учетом инфляции. Факт прев</w:t>
            </w:r>
            <w:r>
              <w:t>ы</w:t>
            </w:r>
            <w:r>
              <w:t>шает план в связи  одновременным ростом розничных цен и снижением числа населения</w:t>
            </w:r>
          </w:p>
        </w:tc>
      </w:tr>
      <w:tr w:rsidR="00155A72" w:rsidRPr="005D3A6E" w:rsidTr="00D36341">
        <w:trPr>
          <w:trHeight w:val="279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8 «</w:t>
            </w:r>
            <w:r w:rsidRPr="0064111D">
              <w:t xml:space="preserve">Архитектура и градостроительство </w:t>
            </w:r>
            <w:r w:rsidRPr="005D3A6E">
              <w:t>в Мамско-Чуйском районе»</w:t>
            </w:r>
          </w:p>
        </w:tc>
      </w:tr>
      <w:tr w:rsidR="00155A72" w:rsidRPr="00815D17" w:rsidTr="006E63F7">
        <w:trPr>
          <w:trHeight w:val="44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Обеспеченность территории Мамско-Чуйского района а</w:t>
            </w:r>
            <w:r w:rsidRPr="00815D17">
              <w:t>к</w:t>
            </w:r>
            <w:r w:rsidRPr="00815D17">
              <w:t>туализированными документами территориального план</w:t>
            </w:r>
            <w:r w:rsidRPr="00815D17">
              <w:t>и</w:t>
            </w:r>
            <w:r w:rsidRPr="00815D17">
              <w:t>рования, нормативами градостроительного проектиров</w:t>
            </w:r>
            <w:r w:rsidRPr="00815D17">
              <w:t>а</w:t>
            </w:r>
            <w:r w:rsidRPr="00815D17">
              <w:t>ния, документами по планировке территорий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</w:pPr>
            <w:r w:rsidRPr="00B86865">
              <w:t>Высокая дотационность бюджета района и недостаток финансиров</w:t>
            </w:r>
            <w:r w:rsidRPr="00B86865">
              <w:t>а</w:t>
            </w:r>
            <w:r w:rsidRPr="00B86865">
              <w:t>ния из областного бюджета не п</w:t>
            </w:r>
            <w:r w:rsidRPr="00B86865">
              <w:t>о</w:t>
            </w:r>
            <w:r w:rsidRPr="00B86865">
              <w:t>зволяют провести актуализацию д</w:t>
            </w:r>
            <w:r w:rsidRPr="00B86865">
              <w:t>о</w:t>
            </w:r>
            <w:r w:rsidRPr="00B86865">
              <w:t>кументов территориального план</w:t>
            </w:r>
            <w:r w:rsidRPr="00B86865">
              <w:t>и</w:t>
            </w:r>
            <w:r w:rsidRPr="00B86865">
              <w:t>рования</w:t>
            </w:r>
          </w:p>
        </w:tc>
      </w:tr>
      <w:tr w:rsidR="00155A72" w:rsidRPr="005D3A6E" w:rsidTr="006E63F7">
        <w:trPr>
          <w:trHeight w:val="96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741A84" w:rsidRDefault="00155A72" w:rsidP="00FF0131">
            <w:pPr>
              <w:rPr>
                <w:rFonts w:ascii="Times New Roman" w:hAnsi="Times New Roman" w:cs="Times New Roman"/>
              </w:rPr>
            </w:pPr>
            <w:r w:rsidRPr="004D4AEE">
              <w:rPr>
                <w:rFonts w:ascii="Times New Roman" w:hAnsi="Times New Roman" w:cs="Times New Roman"/>
              </w:rPr>
              <w:t>Доля поставленных на кадастровый учет границ  террит</w:t>
            </w:r>
            <w:r w:rsidRPr="004D4AEE">
              <w:rPr>
                <w:rFonts w:ascii="Times New Roman" w:hAnsi="Times New Roman" w:cs="Times New Roman"/>
              </w:rPr>
              <w:t>о</w:t>
            </w:r>
            <w:r w:rsidRPr="004D4AEE">
              <w:rPr>
                <w:rFonts w:ascii="Times New Roman" w:hAnsi="Times New Roman" w:cs="Times New Roman"/>
              </w:rPr>
              <w:t>риальных зон  в соответствие с основными принципами законодательства о градостроительной деятельности, з</w:t>
            </w:r>
            <w:r w:rsidRPr="004D4AEE">
              <w:rPr>
                <w:rFonts w:ascii="Times New Roman" w:hAnsi="Times New Roman" w:cs="Times New Roman"/>
              </w:rPr>
              <w:t>е</w:t>
            </w:r>
            <w:r w:rsidRPr="004D4AEE">
              <w:rPr>
                <w:rFonts w:ascii="Times New Roman" w:hAnsi="Times New Roman" w:cs="Times New Roman"/>
              </w:rPr>
              <w:t>мельного законодательства и законодательства о кадастр</w:t>
            </w:r>
            <w:r w:rsidRPr="004D4AEE">
              <w:rPr>
                <w:rFonts w:ascii="Times New Roman" w:hAnsi="Times New Roman" w:cs="Times New Roman"/>
              </w:rPr>
              <w:t>о</w:t>
            </w:r>
            <w:r w:rsidRPr="004D4AEE">
              <w:rPr>
                <w:rFonts w:ascii="Times New Roman" w:hAnsi="Times New Roman" w:cs="Times New Roman"/>
              </w:rPr>
              <w:t>вом учете</w:t>
            </w:r>
          </w:p>
          <w:p w:rsidR="00155A72" w:rsidRPr="00741A84" w:rsidRDefault="00155A72" w:rsidP="00FF01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 w:rsidRPr="00B86865"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</w:pPr>
            <w:r w:rsidRPr="00B86865">
              <w:t>Планируемые границы населенных пунктов поставлены на кадастровый учет</w:t>
            </w:r>
          </w:p>
        </w:tc>
      </w:tr>
      <w:tr w:rsidR="00155A72" w:rsidRPr="005D3A6E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9 «Молодежная политика Мамско-Чуйского района»</w:t>
            </w:r>
          </w:p>
        </w:tc>
      </w:tr>
      <w:tr w:rsidR="00155A72" w:rsidRPr="00815D17" w:rsidTr="006E63F7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проведенных молодежных акций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>
              <w:t>Акция "Сохраним память героев" , акция "Вам, любимые", День флага</w:t>
            </w:r>
            <w:r w:rsidRPr="00815D17">
              <w:t xml:space="preserve">, День молодежи, </w:t>
            </w:r>
            <w:r>
              <w:t>День борьбы с те</w:t>
            </w:r>
            <w:r>
              <w:t>р</w:t>
            </w:r>
            <w:r>
              <w:t>роризмом, Акция "Георгиевская ле</w:t>
            </w:r>
            <w:r>
              <w:t>н</w:t>
            </w:r>
            <w:r>
              <w:t xml:space="preserve">точка", </w:t>
            </w:r>
            <w:r w:rsidRPr="00815D17">
              <w:t>Патриотические мероприятия посвященные знаменательным датам</w:t>
            </w:r>
          </w:p>
        </w:tc>
      </w:tr>
      <w:tr w:rsidR="00155A72" w:rsidRPr="00815D17" w:rsidTr="006E63F7">
        <w:trPr>
          <w:trHeight w:val="48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участников молодежных акций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3</w:t>
            </w:r>
            <w:r w:rsidRPr="00815D17"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3</w:t>
            </w:r>
            <w:r w:rsidRPr="00815D17"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815D17" w:rsidTr="006E63F7">
        <w:trPr>
          <w:trHeight w:val="51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подростков и молодежи, вовлеченных в в</w:t>
            </w:r>
            <w:r w:rsidRPr="00815D17">
              <w:t>о</w:t>
            </w:r>
            <w:r w:rsidRPr="00815D17">
              <w:t>лонтерское движение и молодежное движение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815D17" w:rsidTr="006E63F7">
        <w:trPr>
          <w:trHeight w:val="56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зарегистрированных общественных организ</w:t>
            </w:r>
            <w:r w:rsidRPr="00815D17">
              <w:t>а</w:t>
            </w:r>
            <w:r w:rsidRPr="00815D17">
              <w:t xml:space="preserve">ций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815D17" w:rsidTr="006E63F7">
        <w:trPr>
          <w:trHeight w:val="56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молодых граждан, участвующих в деятельности о</w:t>
            </w:r>
            <w:r w:rsidRPr="00815D17">
              <w:t>б</w:t>
            </w:r>
            <w:r w:rsidRPr="00815D17">
              <w:t>щественных организаций объединений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815D17" w:rsidTr="006E63F7">
        <w:trPr>
          <w:trHeight w:val="38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молодых граждан, принимающих участие в мер</w:t>
            </w:r>
            <w:r w:rsidRPr="00815D17">
              <w:t>о</w:t>
            </w:r>
            <w:r w:rsidRPr="00815D17">
              <w:t xml:space="preserve">приятиях по гражданско-патриотическому воспитанию (% от числа жителей в возрасте от 14 до 30 лет)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>Мероприятия, посвященные праз</w:t>
            </w:r>
            <w:r w:rsidRPr="00815D17">
              <w:t>д</w:t>
            </w:r>
            <w:r>
              <w:t xml:space="preserve">нованию Дня победы, Дня </w:t>
            </w:r>
            <w:r w:rsidRPr="00815D17">
              <w:t>России, Дня конституции и др.</w:t>
            </w:r>
          </w:p>
        </w:tc>
      </w:tr>
      <w:tr w:rsidR="00155A72" w:rsidRPr="005D3A6E" w:rsidTr="006E63F7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опубликованных информационно просвет</w:t>
            </w:r>
            <w:r w:rsidRPr="00815D17">
              <w:t>и</w:t>
            </w:r>
            <w:r w:rsidRPr="00815D17">
              <w:t xml:space="preserve">тельских материалов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AC5B11">
            <w:pPr>
              <w:pStyle w:val="Heading1"/>
            </w:pPr>
            <w:r w:rsidRPr="00815D17">
              <w:t>Публикации в районной газете «Мамский горняк», выпуск брошюр</w:t>
            </w:r>
          </w:p>
        </w:tc>
      </w:tr>
      <w:tr w:rsidR="00155A72" w:rsidRPr="005D3A6E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10 «Создание условий для оказания медицинской помощи населению Мамско-Чуйского района»</w:t>
            </w:r>
          </w:p>
        </w:tc>
      </w:tr>
      <w:tr w:rsidR="00155A72" w:rsidRPr="001914D6" w:rsidTr="006E63F7">
        <w:trPr>
          <w:trHeight w:val="32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914D6" w:rsidRDefault="00155A72" w:rsidP="00551098">
            <w:pPr>
              <w:pStyle w:val="Heading1"/>
            </w:pPr>
            <w:r w:rsidRPr="001914D6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914D6" w:rsidRDefault="00155A72" w:rsidP="00551098">
            <w:pPr>
              <w:pStyle w:val="Heading1"/>
            </w:pPr>
            <w:r w:rsidRPr="001914D6">
              <w:t>Обеспеченность врачами (на 10 тыс.чел.)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74F85">
            <w:pPr>
              <w:pStyle w:val="Heading1"/>
              <w:jc w:val="center"/>
            </w:pPr>
            <w:r w:rsidRPr="00B86865">
              <w:t>На 10 тыс.чел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A76615" w:rsidRDefault="00155A72" w:rsidP="00A74F85">
            <w:pPr>
              <w:pStyle w:val="Heading1"/>
              <w:jc w:val="center"/>
            </w:pPr>
            <w:r>
              <w:t>35,2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A76615" w:rsidRDefault="00155A72" w:rsidP="00A74F85">
            <w:pPr>
              <w:pStyle w:val="Heading1"/>
              <w:jc w:val="center"/>
            </w:pPr>
            <w: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74F85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74F85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pStyle w:val="Heading1"/>
            </w:pPr>
            <w:r w:rsidRPr="00B86865">
              <w:t>Труднодоступность территории, климатический фактор и др</w:t>
            </w:r>
            <w:r>
              <w:t xml:space="preserve">угие </w:t>
            </w:r>
            <w:r w:rsidRPr="00B86865">
              <w:t>н</w:t>
            </w:r>
            <w:r w:rsidRPr="00B86865">
              <w:t>е</w:t>
            </w:r>
            <w:r w:rsidRPr="00B86865">
              <w:t xml:space="preserve">благоприятные условия сказываются на нежелание врачей работать на территории. Плановый показатель достигнут. </w:t>
            </w:r>
          </w:p>
        </w:tc>
      </w:tr>
      <w:tr w:rsidR="00155A72" w:rsidRPr="005D3A6E" w:rsidTr="006E63F7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914D6" w:rsidRDefault="00155A72" w:rsidP="00551098">
            <w:pPr>
              <w:pStyle w:val="Heading1"/>
            </w:pPr>
            <w:r w:rsidRPr="001914D6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914D6" w:rsidRDefault="00155A72" w:rsidP="00551098">
            <w:pPr>
              <w:pStyle w:val="Heading1"/>
            </w:pPr>
            <w:r w:rsidRPr="001914D6">
              <w:t>Обеспеченность СМП (на 10 тыс.чел.)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74F85">
            <w:pPr>
              <w:pStyle w:val="Heading1"/>
              <w:jc w:val="center"/>
            </w:pPr>
            <w:r w:rsidRPr="00B86865">
              <w:t>На 10 тыс.чел.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A76615" w:rsidRDefault="00155A72" w:rsidP="00A74F85">
            <w:pPr>
              <w:pStyle w:val="Heading1"/>
              <w:jc w:val="center"/>
            </w:pPr>
            <w:r>
              <w:t>119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A76615" w:rsidRDefault="00155A72" w:rsidP="00A74F85">
            <w:pPr>
              <w:pStyle w:val="Heading1"/>
              <w:jc w:val="center"/>
            </w:pPr>
            <w:r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74F85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74F85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55A72" w:rsidRPr="005D3A6E" w:rsidRDefault="00155A72" w:rsidP="00551098">
            <w:pPr>
              <w:pStyle w:val="Heading1"/>
            </w:pPr>
          </w:p>
        </w:tc>
      </w:tr>
      <w:tr w:rsidR="00155A72" w:rsidRPr="005D3A6E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11 «Развитие физической культуры и спорта в Мамско-Чуйском районе»</w:t>
            </w:r>
          </w:p>
        </w:tc>
      </w:tr>
      <w:tr w:rsidR="00155A72" w:rsidRPr="00815D17" w:rsidTr="006E63F7">
        <w:trPr>
          <w:trHeight w:val="45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жителей района, систематически занима</w:t>
            </w:r>
            <w:r w:rsidRPr="00815D17">
              <w:t>ю</w:t>
            </w:r>
            <w:r w:rsidRPr="00815D17">
              <w:t>щихся физической культурой и спортом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тыс.чел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1,071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1,071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>Дошкольники, школьники, взрослое население</w:t>
            </w:r>
            <w:r>
              <w:t>,</w:t>
            </w:r>
            <w:r w:rsidRPr="00815D17">
              <w:t xml:space="preserve"> посещающее ДЮСШ</w:t>
            </w:r>
            <w:r>
              <w:t>, группа здоровья, клуб скандинавской ходьбы</w:t>
            </w:r>
          </w:p>
        </w:tc>
      </w:tr>
      <w:tr w:rsidR="00155A72" w:rsidRPr="00815D17" w:rsidTr="006E63F7">
        <w:trPr>
          <w:trHeight w:val="45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опубликованных информационных матери</w:t>
            </w:r>
            <w:r w:rsidRPr="00815D17">
              <w:t>а</w:t>
            </w:r>
            <w:r w:rsidRPr="00815D17">
              <w:t>лов по вопросам физической культуры, спорта и здоровья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42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 xml:space="preserve">Публикации в районной газете «Мамский горняк» </w:t>
            </w:r>
          </w:p>
        </w:tc>
      </w:tr>
      <w:tr w:rsidR="00155A72" w:rsidRPr="00815D17" w:rsidTr="006E63F7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участников спортивных команд, принявших участие в межрайонных соревнованиях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815D17" w:rsidTr="006E63F7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спортивно-массовых мероприятий, проведе</w:t>
            </w:r>
            <w:r w:rsidRPr="00815D17">
              <w:t>н</w:t>
            </w:r>
            <w:r w:rsidRPr="00815D17">
              <w:t>ных за отчетный год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36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 xml:space="preserve">Лыжня России, </w:t>
            </w:r>
            <w:r>
              <w:t xml:space="preserve">День зимних видов спорта, Кросс нации, День ходьбы, Фитнес-день, </w:t>
            </w:r>
            <w:r w:rsidRPr="00815D17">
              <w:t>зимние и летние спа</w:t>
            </w:r>
            <w:r w:rsidRPr="00815D17">
              <w:t>р</w:t>
            </w:r>
            <w:r w:rsidRPr="00815D17">
              <w:t>такиады, фестиваль ГТО, соревнов</w:t>
            </w:r>
            <w:r w:rsidRPr="00815D17">
              <w:t>а</w:t>
            </w:r>
            <w:r w:rsidRPr="00815D17">
              <w:t xml:space="preserve">ния по </w:t>
            </w:r>
            <w:r>
              <w:t>видам спорта</w:t>
            </w:r>
          </w:p>
        </w:tc>
      </w:tr>
      <w:tr w:rsidR="00155A72" w:rsidRPr="00815D17" w:rsidTr="006E63F7">
        <w:trPr>
          <w:trHeight w:val="4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участников спортивных мероприятий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1</w:t>
            </w:r>
            <w:r>
              <w:t>00</w:t>
            </w:r>
            <w:r w:rsidRPr="00815D17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815D17" w:rsidTr="006E63F7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детей и подростков, принявших участие в спортивно массовых мероприятиях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8</w:t>
            </w:r>
            <w:r w:rsidRPr="00815D17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</w:p>
        </w:tc>
      </w:tr>
      <w:tr w:rsidR="00155A72" w:rsidRPr="005D3A6E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специалистов в области физической культуры и спорта, прошедших повышение профессиональной по</w:t>
            </w:r>
            <w:r w:rsidRPr="00815D17">
              <w:t>д</w:t>
            </w:r>
            <w:r w:rsidRPr="00815D17">
              <w:t xml:space="preserve">готовки и переподготовки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74F85">
            <w:pPr>
              <w:pStyle w:val="Heading1"/>
              <w:jc w:val="center"/>
            </w:pPr>
            <w:r w:rsidRPr="00815D17">
              <w:t>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AC5B11">
            <w:pPr>
              <w:pStyle w:val="Heading1"/>
            </w:pPr>
            <w:r w:rsidRPr="00815D17">
              <w:t>Недостаток бюджетных средств не позволяет направлять специалистов на повышение квалификации</w:t>
            </w:r>
          </w:p>
        </w:tc>
      </w:tr>
      <w:tr w:rsidR="00155A72" w:rsidRPr="005D3A6E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12 «</w:t>
            </w:r>
            <w:r w:rsidRPr="007F1108">
              <w:rPr>
                <w:bCs w:val="0"/>
                <w:sz w:val="22"/>
                <w:szCs w:val="22"/>
              </w:rPr>
              <w:t>Укрепление межнационального и межконфессионального согласия, профилактика экстремизма и терроризма в Мамско-Чуйском районе</w:t>
            </w:r>
            <w:r w:rsidRPr="005D3A6E">
              <w:t>»</w:t>
            </w:r>
          </w:p>
        </w:tc>
      </w:tr>
      <w:tr w:rsidR="00155A72" w:rsidRPr="005C3053" w:rsidTr="00516598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Количество организационных и пропагандистских мер</w:t>
            </w:r>
            <w:r>
              <w:t>о</w:t>
            </w:r>
            <w:r>
              <w:t>приятий, в т.ч</w:t>
            </w:r>
            <w:r w:rsidRPr="00350E62">
              <w:t>. изготовление буклетов, листовок, плакатов,</w:t>
            </w:r>
            <w:r>
              <w:rPr>
                <w:sz w:val="20"/>
                <w:szCs w:val="20"/>
              </w:rPr>
              <w:t xml:space="preserve"> </w:t>
            </w:r>
            <w:r>
              <w:t>печатных статей в местной газете.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Проведены в школах классные часы целевой направленности</w:t>
            </w:r>
          </w:p>
        </w:tc>
      </w:tr>
      <w:tr w:rsidR="00155A72" w:rsidRPr="005C3053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 xml:space="preserve">Количество мероприятий по </w:t>
            </w:r>
            <w:r w:rsidRPr="00397EFC">
              <w:t>проверк</w:t>
            </w:r>
            <w:r>
              <w:t>е</w:t>
            </w:r>
            <w:r w:rsidRPr="00397EFC">
              <w:t xml:space="preserve"> готовности сил и средств, </w:t>
            </w:r>
            <w:r>
              <w:t>предназначенных для ликвидации </w:t>
            </w:r>
            <w:r w:rsidRPr="00397EFC">
              <w:t xml:space="preserve"> возможных террористических актов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</w:p>
        </w:tc>
      </w:tr>
      <w:tr w:rsidR="00155A72" w:rsidRPr="00444122" w:rsidTr="00516598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Количество п</w:t>
            </w:r>
            <w:r w:rsidRPr="00397EFC">
              <w:t>роведен</w:t>
            </w:r>
            <w:r>
              <w:t>ных</w:t>
            </w:r>
            <w:r w:rsidRPr="00397EFC">
              <w:t xml:space="preserve"> заседаний </w:t>
            </w:r>
            <w:r>
              <w:t>а</w:t>
            </w:r>
            <w:r w:rsidRPr="00397EFC">
              <w:t>нтитеррористической комиссии при администрации Мамско-Чуйского района по вопросам профилактики террористических угроз на терр</w:t>
            </w:r>
            <w:r w:rsidRPr="00397EFC">
              <w:t>и</w:t>
            </w:r>
            <w:r w:rsidRPr="00397EFC">
              <w:t>тории</w:t>
            </w:r>
            <w:r>
              <w:t xml:space="preserve">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F5FEC">
            <w:pPr>
              <w:pStyle w:val="Heading1"/>
            </w:pPr>
            <w:r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44122" w:rsidRDefault="00155A72" w:rsidP="005F5FEC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44122" w:rsidRDefault="00155A72" w:rsidP="005F5FEC">
            <w:pPr>
              <w:pStyle w:val="Heading1"/>
            </w:pPr>
            <w:r>
              <w:t>Заседания проводятся один раз в квартал.</w:t>
            </w:r>
          </w:p>
        </w:tc>
      </w:tr>
      <w:tr w:rsidR="00155A72" w:rsidRPr="005D3A6E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>
              <w:t>П</w:t>
            </w:r>
            <w:r w:rsidRPr="005D3A6E">
              <w:t>одпрограмма 13 «Охрана окружающей среды и рационального природопользования»</w:t>
            </w:r>
          </w:p>
        </w:tc>
      </w:tr>
      <w:tr w:rsidR="00155A72" w:rsidRPr="00815D17" w:rsidTr="006E63F7">
        <w:trPr>
          <w:trHeight w:val="49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ликвидация накопленного ущерба в результате хозяйс</w:t>
            </w:r>
            <w:r w:rsidRPr="00815D17">
              <w:t>т</w:t>
            </w:r>
            <w:r w:rsidRPr="00815D17">
              <w:t>венной деятельности прошлых лет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тонн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Проведение ежегодных субботников к праздничным меропритиям (День шахтера, 1 и 9 мая,). Указанный п</w:t>
            </w:r>
            <w:r w:rsidRPr="00B86865">
              <w:t>о</w:t>
            </w:r>
            <w:r w:rsidRPr="00B86865">
              <w:t>казатель отражен в стат.отчетности.</w:t>
            </w:r>
          </w:p>
        </w:tc>
      </w:tr>
      <w:tr w:rsidR="00155A72" w:rsidRPr="00815D17" w:rsidTr="006E63F7">
        <w:trPr>
          <w:trHeight w:val="25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 xml:space="preserve">Строительство полигона для хранения и утилизации ТБПО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Высокая дотационность бюджета района и недостаток финансиров</w:t>
            </w:r>
            <w:r w:rsidRPr="00B86865">
              <w:t>а</w:t>
            </w:r>
            <w:r w:rsidRPr="00B86865">
              <w:t>ния из областного бюджета не п</w:t>
            </w:r>
            <w:r w:rsidRPr="00B86865">
              <w:t>о</w:t>
            </w:r>
            <w:r w:rsidRPr="00B86865">
              <w:t>зволяют провести инженерные из</w:t>
            </w:r>
            <w:r w:rsidRPr="00B86865">
              <w:t>ы</w:t>
            </w:r>
            <w:r w:rsidRPr="00B86865">
              <w:t xml:space="preserve">скания и проектные работы на строительство полигона хранения и утилизации  ТБПО </w:t>
            </w:r>
          </w:p>
        </w:tc>
      </w:tr>
      <w:tr w:rsidR="00155A72" w:rsidRPr="005D3A6E" w:rsidTr="006E63F7">
        <w:trPr>
          <w:trHeight w:val="66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Организация информирования населения о состоянии о</w:t>
            </w:r>
            <w:r w:rsidRPr="00815D17">
              <w:t>к</w:t>
            </w:r>
            <w:r w:rsidRPr="00815D17">
              <w:t>ружающей среды, формирование экологической культуры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меропр.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</w:t>
            </w:r>
            <w: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1</w:t>
            </w:r>
            <w: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Публикации в газете «Мамский го</w:t>
            </w:r>
            <w:r w:rsidRPr="00B86865">
              <w:t>р</w:t>
            </w:r>
            <w:r w:rsidRPr="00B86865">
              <w:t>няк»; проведение дней экологич</w:t>
            </w:r>
            <w:r w:rsidRPr="00B86865">
              <w:t>е</w:t>
            </w:r>
            <w:r w:rsidRPr="00B86865">
              <w:t>ской безопасности в дошкольных и школьных заведениях, библиотеке, РКДЦ.</w:t>
            </w:r>
          </w:p>
        </w:tc>
      </w:tr>
      <w:tr w:rsidR="00155A72" w:rsidRPr="005D3A6E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5D3A6E" w:rsidRDefault="00155A72" w:rsidP="00551098">
            <w:pPr>
              <w:pStyle w:val="Heading1"/>
            </w:pPr>
            <w:r w:rsidRPr="005D3A6E">
              <w:t>Подпрограмма 14 «Комплексные меры противодействия злоупотреблению наркотическими средствами, психотропными веществами и их незаконному обороту»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несовершеннолетних и молодежи, принявших уч</w:t>
            </w:r>
            <w:r w:rsidRPr="00815D17">
              <w:t>а</w:t>
            </w:r>
            <w:r w:rsidRPr="00815D17">
              <w:t>стие в исследованиях на раннее выявление   формирования наркотической зависимости, от общей численности нес</w:t>
            </w:r>
            <w:r w:rsidRPr="00815D17">
              <w:t>о</w:t>
            </w:r>
            <w:r w:rsidRPr="00815D17">
              <w:t xml:space="preserve">вершеннолетних и молодежи Мамско-Чуйского района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 w:rsidRPr="0036151D">
              <w:t>Социально-психологическое тест</w:t>
            </w:r>
            <w:r w:rsidRPr="0036151D">
              <w:t>и</w:t>
            </w:r>
            <w:r w:rsidRPr="0036151D">
              <w:t>рование в общеобразовательных о</w:t>
            </w:r>
            <w:r w:rsidRPr="0036151D">
              <w:t>р</w:t>
            </w:r>
            <w:r w:rsidRPr="0036151D">
              <w:t>ганизациях района</w:t>
            </w:r>
          </w:p>
        </w:tc>
      </w:tr>
      <w:tr w:rsidR="00155A72" w:rsidRPr="00815D17" w:rsidTr="006E63F7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несовершеннолетних и молодежи, охваченных мер</w:t>
            </w:r>
            <w:r w:rsidRPr="00815D17">
              <w:t>о</w:t>
            </w:r>
            <w:r w:rsidRPr="00815D17">
              <w:t>приятиями по профилактике социально-негативных явл</w:t>
            </w:r>
            <w:r w:rsidRPr="00815D17">
              <w:t>е</w:t>
            </w:r>
            <w:r w:rsidRPr="00815D17">
              <w:t>ний, от общей численности несовершеннолетних и мол</w:t>
            </w:r>
            <w:r w:rsidRPr="00815D17">
              <w:t>о</w:t>
            </w:r>
            <w:r w:rsidRPr="00815D17">
              <w:t xml:space="preserve">дежи Мамско-Чуйского района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 w:rsidRPr="0036151D">
              <w:t>Снижение незначительное, вызвано снижением числа несовершенноле</w:t>
            </w:r>
            <w:r w:rsidRPr="0036151D">
              <w:t>т</w:t>
            </w:r>
            <w:r w:rsidRPr="0036151D">
              <w:t>ни</w:t>
            </w:r>
            <w:r>
              <w:t>х</w:t>
            </w:r>
            <w:r w:rsidRPr="0036151D">
              <w:t xml:space="preserve"> в связи с оттоком населения из района</w:t>
            </w:r>
          </w:p>
        </w:tc>
      </w:tr>
      <w:tr w:rsidR="00155A72" w:rsidRPr="00815D17" w:rsidTr="006E63F7">
        <w:trPr>
          <w:trHeight w:val="60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927D8F">
            <w:pPr>
              <w:pStyle w:val="22"/>
              <w:tabs>
                <w:tab w:val="clear" w:pos="-284"/>
                <w:tab w:val="left" w:pos="173"/>
              </w:tabs>
              <w:ind w:left="176" w:right="91" w:firstLine="0"/>
              <w:jc w:val="left"/>
              <w:rPr>
                <w:sz w:val="24"/>
                <w:szCs w:val="24"/>
              </w:rPr>
            </w:pPr>
            <w:r w:rsidRPr="00815D17">
              <w:rPr>
                <w:sz w:val="24"/>
                <w:szCs w:val="24"/>
                <w:lang w:eastAsia="ru-RU"/>
              </w:rPr>
              <w:t>Количество экземпляров печатной продукции профила</w:t>
            </w:r>
            <w:r w:rsidRPr="00815D17">
              <w:rPr>
                <w:sz w:val="24"/>
                <w:szCs w:val="24"/>
                <w:lang w:eastAsia="ru-RU"/>
              </w:rPr>
              <w:t>к</w:t>
            </w:r>
            <w:r w:rsidRPr="00815D17">
              <w:rPr>
                <w:sz w:val="24"/>
                <w:szCs w:val="24"/>
                <w:lang w:eastAsia="ru-RU"/>
              </w:rPr>
              <w:t>тической направленности</w:t>
            </w:r>
            <w:r w:rsidRPr="00815D17">
              <w:rPr>
                <w:sz w:val="24"/>
                <w:szCs w:val="24"/>
              </w:rPr>
              <w:t xml:space="preserve"> </w:t>
            </w:r>
          </w:p>
          <w:p w:rsidR="00155A72" w:rsidRPr="00815D17" w:rsidRDefault="00155A72" w:rsidP="00551098">
            <w:pPr>
              <w:pStyle w:val="Heading1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 w:rsidRPr="0036151D">
              <w:t>Распространение по организациям и учреждениям района при проведении акций и мероприятий, оформление наружных информационных стендов</w:t>
            </w:r>
          </w:p>
        </w:tc>
      </w:tr>
      <w:tr w:rsidR="00155A72" w:rsidRPr="00815D17" w:rsidTr="006E63F7">
        <w:trPr>
          <w:trHeight w:val="64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927D8F">
            <w:pPr>
              <w:pStyle w:val="22"/>
              <w:ind w:left="0" w:right="89" w:firstLine="0"/>
              <w:jc w:val="left"/>
              <w:rPr>
                <w:sz w:val="24"/>
                <w:szCs w:val="24"/>
                <w:lang w:eastAsia="ru-RU"/>
              </w:rPr>
            </w:pPr>
            <w:r w:rsidRPr="00815D17">
              <w:rPr>
                <w:sz w:val="24"/>
                <w:szCs w:val="24"/>
                <w:lang w:eastAsia="ru-RU"/>
              </w:rPr>
              <w:t xml:space="preserve"> Количество лиц, потребляющих наркотические средства и психотропные вещества в немедицинских целях </w:t>
            </w:r>
          </w:p>
          <w:p w:rsidR="00155A72" w:rsidRPr="00815D17" w:rsidRDefault="00155A72" w:rsidP="00551098">
            <w:pPr>
              <w:pStyle w:val="Heading1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 w:rsidRPr="0036151D">
              <w:t>По сведениям ОГБУЗ «Районная больница п. Мама»</w:t>
            </w:r>
          </w:p>
        </w:tc>
      </w:tr>
      <w:tr w:rsidR="00155A72" w:rsidRPr="00815D17" w:rsidTr="006E63F7">
        <w:trPr>
          <w:trHeight w:val="119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мероприятий для специалистов, занимающи</w:t>
            </w:r>
            <w:r w:rsidRPr="00815D17">
              <w:t>х</w:t>
            </w:r>
            <w:r w:rsidRPr="00815D17">
              <w:t>ся профилактикой социально-негативных явлений среди несовершеннолетних  и молодежи района (семинары, ко</w:t>
            </w:r>
            <w:r w:rsidRPr="00815D17">
              <w:t>н</w:t>
            </w:r>
            <w:r w:rsidRPr="00815D17">
              <w:t xml:space="preserve">ференции, круглые столы)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 w:rsidRPr="0036151D">
              <w:t>Семинары на базе МКУ «Управление по организации образовательной деятельности на территории Мамско-Чуйского района»</w:t>
            </w:r>
          </w:p>
        </w:tc>
      </w:tr>
      <w:tr w:rsidR="00155A72" w:rsidRPr="00815D17" w:rsidTr="006E63F7">
        <w:trPr>
          <w:trHeight w:val="17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 xml:space="preserve"> Количество мероприятий по формированию негативного отношения в обществе к немедицинскому потреблению наркотиков, повышению уровня осведомленности насел</w:t>
            </w:r>
            <w:r w:rsidRPr="00815D17">
              <w:t>е</w:t>
            </w:r>
            <w:r w:rsidRPr="00815D17">
              <w:t>ния о негативных последствиях немедицинского потре</w:t>
            </w:r>
            <w:r w:rsidRPr="00815D17">
              <w:t>б</w:t>
            </w:r>
            <w:r w:rsidRPr="00815D17">
              <w:t>ления наркотиков и об ответственности за участие в их  незаконном обороте (родительские собрания, лекции, с</w:t>
            </w:r>
            <w:r w:rsidRPr="00815D17">
              <w:t>о</w:t>
            </w:r>
            <w:r w:rsidRPr="00815D17">
              <w:t xml:space="preserve">вещания)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Default="00155A72" w:rsidP="00AC5B11">
            <w:pPr>
              <w:pStyle w:val="Heading1"/>
            </w:pPr>
            <w:r>
              <w:t>Акции, консультации, тренинги, к</w:t>
            </w:r>
            <w:r>
              <w:t>и</w:t>
            </w:r>
            <w:r>
              <w:t>нолектории, мастре-классы, квизы,</w:t>
            </w:r>
          </w:p>
          <w:p w:rsidR="00155A72" w:rsidRPr="0036151D" w:rsidRDefault="00155A72" w:rsidP="00AC5B11">
            <w:pPr>
              <w:pStyle w:val="Heading1"/>
            </w:pPr>
            <w:r>
              <w:t>р</w:t>
            </w:r>
            <w:r w:rsidRPr="0036151D">
              <w:t>одительские собрания, встречи в рабочих коллективах, семинары, в</w:t>
            </w:r>
            <w:r w:rsidRPr="0036151D">
              <w:t>ы</w:t>
            </w:r>
            <w:r w:rsidRPr="0036151D">
              <w:t>ступления на совещаниях,</w:t>
            </w:r>
          </w:p>
          <w:p w:rsidR="00155A72" w:rsidRPr="0036151D" w:rsidRDefault="00155A72" w:rsidP="00AC5B11">
            <w:pPr>
              <w:rPr>
                <w:lang w:eastAsia="en-US"/>
              </w:rPr>
            </w:pPr>
            <w:r w:rsidRPr="0036151D">
              <w:rPr>
                <w:rFonts w:ascii="Times New Roman" w:hAnsi="Times New Roman" w:cs="Times New Roman"/>
                <w:bCs/>
              </w:rPr>
              <w:t>антинаркотические акции, лекции, беседы, семинары, конференции, д</w:t>
            </w:r>
            <w:r w:rsidRPr="0036151D">
              <w:rPr>
                <w:rFonts w:ascii="Times New Roman" w:hAnsi="Times New Roman" w:cs="Times New Roman"/>
                <w:bCs/>
              </w:rPr>
              <w:t>о</w:t>
            </w:r>
            <w:r w:rsidRPr="0036151D">
              <w:rPr>
                <w:rFonts w:ascii="Times New Roman" w:hAnsi="Times New Roman" w:cs="Times New Roman"/>
                <w:bCs/>
              </w:rPr>
              <w:t>суговые мероприятия, мероприятия, направленные на выявление потреб</w:t>
            </w:r>
            <w:r w:rsidRPr="0036151D">
              <w:rPr>
                <w:rFonts w:ascii="Times New Roman" w:hAnsi="Times New Roman" w:cs="Times New Roman"/>
                <w:bCs/>
              </w:rPr>
              <w:t>и</w:t>
            </w:r>
            <w:r w:rsidRPr="0036151D">
              <w:rPr>
                <w:rFonts w:ascii="Times New Roman" w:hAnsi="Times New Roman" w:cs="Times New Roman"/>
                <w:bCs/>
              </w:rPr>
              <w:t>телей наркотических средств, проп</w:t>
            </w:r>
            <w:r w:rsidRPr="0036151D">
              <w:rPr>
                <w:rFonts w:ascii="Times New Roman" w:hAnsi="Times New Roman" w:cs="Times New Roman"/>
                <w:bCs/>
              </w:rPr>
              <w:t>а</w:t>
            </w:r>
            <w:r w:rsidRPr="0036151D">
              <w:rPr>
                <w:rFonts w:ascii="Times New Roman" w:hAnsi="Times New Roman" w:cs="Times New Roman"/>
                <w:bCs/>
              </w:rPr>
              <w:t>ганду здорового образа жизни и др</w:t>
            </w:r>
          </w:p>
        </w:tc>
      </w:tr>
      <w:tr w:rsidR="00155A72" w:rsidRPr="005D3A6E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публикаций в СМИ по профилактике потре</w:t>
            </w:r>
            <w:r w:rsidRPr="00815D17">
              <w:t>б</w:t>
            </w:r>
            <w:r w:rsidRPr="00815D17">
              <w:t xml:space="preserve">ления наркотических средств и психотропных веществ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36151D">
              <w:rPr>
                <w:rFonts w:ascii="Times New Roman" w:hAnsi="Times New Roman" w:cs="Times New Roman"/>
              </w:rPr>
              <w:t>0</w:t>
            </w:r>
          </w:p>
          <w:p w:rsidR="00155A72" w:rsidRPr="0036151D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36151D" w:rsidRDefault="00155A72" w:rsidP="00AC5B11">
            <w:pPr>
              <w:pStyle w:val="Heading1"/>
            </w:pPr>
            <w:r w:rsidRPr="0036151D">
              <w:t>Публикации в районной газете «Мамский горняк»</w:t>
            </w:r>
          </w:p>
        </w:tc>
      </w:tr>
      <w:tr w:rsidR="00155A72" w:rsidRPr="005D3A6E" w:rsidTr="00D36341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7C2ECA" w:rsidRDefault="00155A72" w:rsidP="00551098">
            <w:pPr>
              <w:pStyle w:val="Heading1"/>
            </w:pPr>
            <w:r w:rsidRPr="007C2ECA">
              <w:t xml:space="preserve">Подпрограмма </w:t>
            </w:r>
            <w:r>
              <w:t xml:space="preserve">15. </w:t>
            </w:r>
            <w:r w:rsidRPr="007C2ECA">
              <w:t xml:space="preserve">"Мобилизационная подготовка"  </w:t>
            </w:r>
          </w:p>
        </w:tc>
      </w:tr>
      <w:tr w:rsidR="00155A72" w:rsidRPr="00815D17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7C2ECA" w:rsidRDefault="00155A72" w:rsidP="00B153DF">
            <w:pPr>
              <w:rPr>
                <w:lang w:eastAsia="en-US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446CD6">
            <w:pPr>
              <w:ind w:left="173" w:right="89"/>
              <w:rPr>
                <w:rFonts w:ascii="Times New Roman" w:hAnsi="Times New Roman" w:cs="Times New Roman"/>
              </w:rPr>
            </w:pPr>
            <w:r w:rsidRPr="00446CD6">
              <w:rPr>
                <w:rFonts w:ascii="Times New Roman" w:hAnsi="Times New Roman" w:cs="Times New Roman"/>
              </w:rPr>
              <w:t xml:space="preserve"> </w:t>
            </w:r>
            <w:r w:rsidRPr="00815D17">
              <w:rPr>
                <w:rFonts w:ascii="Times New Roman" w:hAnsi="Times New Roman" w:cs="Times New Roman"/>
              </w:rPr>
              <w:t>Количество проведенных учебных и учебно-практических мероприятий по вопросам мобилизацио</w:t>
            </w:r>
            <w:r w:rsidRPr="00815D17">
              <w:rPr>
                <w:rFonts w:ascii="Times New Roman" w:hAnsi="Times New Roman" w:cs="Times New Roman"/>
              </w:rPr>
              <w:t>н</w:t>
            </w:r>
            <w:r w:rsidRPr="00815D17">
              <w:rPr>
                <w:rFonts w:ascii="Times New Roman" w:hAnsi="Times New Roman" w:cs="Times New Roman"/>
              </w:rPr>
              <w:t>ной подготовки.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</w:p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D70584">
            <w:pPr>
              <w:rPr>
                <w:rFonts w:ascii="Times New Roman" w:hAnsi="Times New Roman" w:cs="Times New Roman"/>
              </w:rPr>
            </w:pPr>
          </w:p>
          <w:p w:rsidR="00155A72" w:rsidRPr="00B86865" w:rsidRDefault="00155A72" w:rsidP="00D70584">
            <w:pPr>
              <w:jc w:val="center"/>
              <w:rPr>
                <w:lang w:eastAsia="en-US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D70584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155A72" w:rsidRPr="00815D17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lang w:eastAsia="en-US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446CD6">
            <w:pPr>
              <w:ind w:left="173" w:right="89"/>
              <w:jc w:val="both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 w:cs="Times New Roman"/>
              </w:rPr>
              <w:t xml:space="preserve"> Доля администраций городских поселений Мамско-Чуйского района и организаций, зарегистрированных на территории Мамско–Чуйского района, в которых  вед</w:t>
            </w:r>
            <w:r w:rsidRPr="00815D17">
              <w:rPr>
                <w:rFonts w:ascii="Times New Roman" w:hAnsi="Times New Roman" w:cs="Times New Roman"/>
              </w:rPr>
              <w:t>е</w:t>
            </w:r>
            <w:r w:rsidRPr="00815D17">
              <w:rPr>
                <w:rFonts w:ascii="Times New Roman" w:hAnsi="Times New Roman" w:cs="Times New Roman"/>
              </w:rPr>
              <w:t>ние воинского учета и бронирования граждан, преб</w:t>
            </w:r>
            <w:r w:rsidRPr="00815D17">
              <w:rPr>
                <w:rFonts w:ascii="Times New Roman" w:hAnsi="Times New Roman" w:cs="Times New Roman"/>
              </w:rPr>
              <w:t>ы</w:t>
            </w:r>
            <w:r w:rsidRPr="00815D17">
              <w:rPr>
                <w:rFonts w:ascii="Times New Roman" w:hAnsi="Times New Roman" w:cs="Times New Roman"/>
              </w:rPr>
              <w:t>вающих в запасе, соответствует правилам ведения вои</w:t>
            </w:r>
            <w:r w:rsidRPr="00815D17">
              <w:rPr>
                <w:rFonts w:ascii="Times New Roman" w:hAnsi="Times New Roman" w:cs="Times New Roman"/>
              </w:rPr>
              <w:t>н</w:t>
            </w:r>
            <w:r w:rsidRPr="00815D17">
              <w:rPr>
                <w:rFonts w:ascii="Times New Roman" w:hAnsi="Times New Roman" w:cs="Times New Roman"/>
              </w:rPr>
              <w:t>ского учета.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D70584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551098">
            <w:pPr>
              <w:pStyle w:val="Heading1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Соответствие правилам ведения уч</w:t>
            </w:r>
            <w:r w:rsidRPr="00B86865">
              <w:t>е</w:t>
            </w:r>
            <w:r w:rsidRPr="00B86865">
              <w:t>та в Мамском городском поселении</w:t>
            </w:r>
          </w:p>
        </w:tc>
      </w:tr>
      <w:tr w:rsidR="00155A72" w:rsidRPr="005D3A6E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lang w:eastAsia="en-US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446CD6">
            <w:pPr>
              <w:widowControl w:val="0"/>
              <w:autoSpaceDE w:val="0"/>
              <w:autoSpaceDN w:val="0"/>
              <w:adjustRightInd w:val="0"/>
              <w:ind w:left="173" w:right="89"/>
              <w:jc w:val="both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 w:cs="Times New Roman"/>
              </w:rPr>
              <w:t>Наличие аттестата соответствия объекта информации   «АРМ «спецчасть» («Автоматизированное рабочее м</w:t>
            </w:r>
            <w:r w:rsidRPr="00815D17">
              <w:rPr>
                <w:rFonts w:ascii="Times New Roman" w:hAnsi="Times New Roman" w:cs="Times New Roman"/>
              </w:rPr>
              <w:t>е</w:t>
            </w:r>
            <w:r w:rsidRPr="00815D17">
              <w:rPr>
                <w:rFonts w:ascii="Times New Roman" w:hAnsi="Times New Roman" w:cs="Times New Roman"/>
              </w:rPr>
              <w:t>сто» помещения режимно-секретного подразделения).</w:t>
            </w:r>
          </w:p>
          <w:p w:rsidR="00155A72" w:rsidRPr="00815D17" w:rsidRDefault="00155A72" w:rsidP="00446CD6">
            <w:pPr>
              <w:widowControl w:val="0"/>
              <w:autoSpaceDE w:val="0"/>
              <w:autoSpaceDN w:val="0"/>
              <w:adjustRightInd w:val="0"/>
              <w:ind w:left="173" w:right="8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D70584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A72" w:rsidRPr="00B86865" w:rsidRDefault="00155A72" w:rsidP="00551098">
            <w:pPr>
              <w:pStyle w:val="Heading1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5D3A6E" w:rsidTr="00D36341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152BE3" w:rsidRDefault="00155A72" w:rsidP="00551098">
            <w:pPr>
              <w:pStyle w:val="Heading1"/>
            </w:pPr>
            <w:r w:rsidRPr="00152BE3">
              <w:t xml:space="preserve">Подпрограмма </w:t>
            </w:r>
            <w:r>
              <w:t xml:space="preserve">16. </w:t>
            </w:r>
            <w:r w:rsidRPr="00152BE3">
              <w:t xml:space="preserve">"Доступная среда для инвалидов и других маломобильных групп населения" </w:t>
            </w: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 w:rsidRPr="00815D17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вес существующих объектов социальной, инж</w:t>
            </w:r>
            <w:r w:rsidRPr="00815D17">
              <w:t>е</w:t>
            </w:r>
            <w:r w:rsidRPr="00815D17">
              <w:t>нерной и транспортной инфраструктуры, которые в р</w:t>
            </w:r>
            <w:r w:rsidRPr="00815D17">
              <w:t>е</w:t>
            </w:r>
            <w:r w:rsidRPr="00815D17">
              <w:t>зультате проведения после 01.07.2016 на них капитального ремонта, реконструкции, модернизации полностью соо</w:t>
            </w:r>
            <w:r w:rsidRPr="00815D17">
              <w:t>т</w:t>
            </w:r>
            <w:r w:rsidRPr="00815D17">
              <w:t>ветствуют требованиям доступности для инвалидов объе</w:t>
            </w:r>
            <w:r w:rsidRPr="00815D17">
              <w:t>к</w:t>
            </w:r>
            <w:r w:rsidRPr="00815D17">
              <w:t>тов и услуг (от общего количества объектов, прошедших капитальный ремонт, реконструкцию, модернизацию)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Капитальный ремонт, реконстру</w:t>
            </w:r>
            <w:r w:rsidRPr="00B86865">
              <w:t>к</w:t>
            </w:r>
            <w:r w:rsidRPr="00B86865">
              <w:t>ция, модернизация объектов соц</w:t>
            </w:r>
            <w:r w:rsidRPr="00B86865">
              <w:t>и</w:t>
            </w:r>
            <w:r w:rsidRPr="00B86865">
              <w:t>альной, инженерной и транспортной инфраструктуры не проводились</w:t>
            </w: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 w:rsidRPr="00815D17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инвалидов и других МГН, положительно оценива</w:t>
            </w:r>
            <w:r w:rsidRPr="00815D17">
              <w:t>ю</w:t>
            </w:r>
            <w:r w:rsidRPr="00815D17">
              <w:t>щих уровень доступности приоритетных объектов и услуг в приоритетных сферах жизнедеятельности, в общей чи</w:t>
            </w:r>
            <w:r w:rsidRPr="00815D17">
              <w:t>с</w:t>
            </w:r>
            <w:r w:rsidRPr="00815D17">
              <w:t>ленности опрошенных инвалидов и других МГН в мун</w:t>
            </w:r>
            <w:r w:rsidRPr="00815D17">
              <w:t>и</w:t>
            </w:r>
            <w:r w:rsidRPr="00815D17">
              <w:t>ципальном образовании Мамско-Чуйского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На основании анкетирования инв</w:t>
            </w:r>
            <w:r w:rsidRPr="00B86865">
              <w:t>а</w:t>
            </w:r>
            <w:r w:rsidRPr="00B86865">
              <w:t>лидов и других МГН (сведения пр</w:t>
            </w:r>
            <w:r w:rsidRPr="00B86865">
              <w:t>е</w:t>
            </w:r>
            <w:r w:rsidRPr="00B86865">
              <w:t>дыдущего года)</w:t>
            </w: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 w:rsidRPr="00815D17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инвалидов и других МГН, положительно оценива</w:t>
            </w:r>
            <w:r w:rsidRPr="00815D17">
              <w:t>ю</w:t>
            </w:r>
            <w:r w:rsidRPr="00815D17">
              <w:t>щих отношение населения к проблемам инвалидов, в о</w:t>
            </w:r>
            <w:r w:rsidRPr="00815D17">
              <w:t>б</w:t>
            </w:r>
            <w:r w:rsidRPr="00815D17">
              <w:t>щей численности опрошенных инвалидов и других МГН в муниципальном образовании Мамско-Чуйского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  <w:r w:rsidRPr="00B86865">
              <w:t>На основании анкетирования инв</w:t>
            </w:r>
            <w:r w:rsidRPr="00B86865">
              <w:t>а</w:t>
            </w:r>
            <w:r w:rsidRPr="00B86865">
              <w:t>лидов и других МГН</w:t>
            </w: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4</w:t>
            </w:r>
            <w:r w:rsidRPr="00815D1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доступных для инвалидов и других МГН объектов социальной защиты населения в общем количестве пр</w:t>
            </w:r>
            <w:r w:rsidRPr="00815D17">
              <w:t>и</w:t>
            </w:r>
            <w:r w:rsidRPr="00815D17">
              <w:t>оритетных объектов социальной защиты населения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5</w:t>
            </w:r>
            <w:r w:rsidRPr="00815D1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Доля инвалидов и других МГН, обеспеченных технич</w:t>
            </w:r>
            <w:r w:rsidRPr="00815D17">
              <w:t>е</w:t>
            </w:r>
            <w:r w:rsidRPr="00815D17">
              <w:t>скими средствами реабилитации, в общей численности и</w:t>
            </w:r>
            <w:r w:rsidRPr="00815D17">
              <w:t>н</w:t>
            </w:r>
            <w:r w:rsidRPr="00815D17">
              <w:t>валидов и других МГН, обратившихся по вопросу обесп</w:t>
            </w:r>
            <w:r w:rsidRPr="00815D17">
              <w:t>е</w:t>
            </w:r>
            <w:r w:rsidRPr="00815D17">
              <w:t>чения техническими средствами реабилитации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6</w:t>
            </w:r>
            <w:r w:rsidRPr="00815D1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вес объектов здравоохранения района, адапт</w:t>
            </w:r>
            <w:r w:rsidRPr="00815D17">
              <w:t>и</w:t>
            </w:r>
            <w:r w:rsidRPr="00815D17">
              <w:t>рованных с учетом нужд инвалидов с нарушением зрения, слуха, опорно-двигательной системы от общего количес</w:t>
            </w:r>
            <w:r w:rsidRPr="00815D17">
              <w:t>т</w:t>
            </w:r>
            <w:r w:rsidRPr="00815D17">
              <w:t>ва объектов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30</w:t>
            </w:r>
          </w:p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7</w:t>
            </w:r>
            <w:r w:rsidRPr="00815D1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 xml:space="preserve">Удельный вес объектов образовательных организаций района, адаптированных с учетом нужд </w:t>
            </w:r>
            <w:r w:rsidRPr="00815D17">
              <w:rPr>
                <w:spacing w:val="2"/>
              </w:rPr>
              <w:t>инвалидов и др</w:t>
            </w:r>
            <w:r w:rsidRPr="00815D17">
              <w:rPr>
                <w:spacing w:val="2"/>
              </w:rPr>
              <w:t>у</w:t>
            </w:r>
            <w:r w:rsidRPr="00815D17">
              <w:rPr>
                <w:spacing w:val="2"/>
              </w:rPr>
              <w:t>гих маломобильных групп населения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19</w:t>
            </w:r>
          </w:p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8</w:t>
            </w:r>
            <w:r w:rsidRPr="00815D1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вес приоритетных объектов культуры муниц</w:t>
            </w:r>
            <w:r w:rsidRPr="00815D17">
              <w:t>и</w:t>
            </w:r>
            <w:r w:rsidRPr="00815D17">
              <w:t>пального образования Мамско-Чуйского района, которые :адаптированы для инвалидов и других МГН от общего количества объектов культуры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B86865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B153D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9</w:t>
            </w:r>
            <w:r w:rsidRPr="00815D17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Удельный вес приоритетных объектов   торговли, общес</w:t>
            </w:r>
            <w:r w:rsidRPr="00815D17">
              <w:t>т</w:t>
            </w:r>
            <w:r w:rsidRPr="00815D17">
              <w:t>венного питания, бытового обслуживания муниципального образования Мамско-Чуйского района, которые адаптир</w:t>
            </w:r>
            <w:r w:rsidRPr="00815D17">
              <w:t>о</w:t>
            </w:r>
            <w:r w:rsidRPr="00815D17">
              <w:t>ваны для инвалидов и других МГН от общего количества объектов торговли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B153DF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551098">
            <w:pPr>
              <w:pStyle w:val="Heading1"/>
            </w:pPr>
          </w:p>
        </w:tc>
      </w:tr>
      <w:tr w:rsidR="00155A72" w:rsidRPr="005D3A6E" w:rsidTr="003A4EDF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152BE3" w:rsidRDefault="00155A72" w:rsidP="00551098">
            <w:pPr>
              <w:pStyle w:val="Heading1"/>
            </w:pPr>
            <w:r w:rsidRPr="00152BE3">
              <w:t xml:space="preserve">Подпрограмма </w:t>
            </w:r>
            <w:r>
              <w:t xml:space="preserve">17. </w:t>
            </w:r>
            <w:r w:rsidRPr="00152BE3">
              <w:t>"Профилактика ВИЧ-инфекции на территории Мам</w:t>
            </w:r>
            <w:r>
              <w:t>ско-Чуйского района</w:t>
            </w:r>
            <w:r w:rsidRPr="00152BE3">
              <w:t>"</w:t>
            </w:r>
          </w:p>
        </w:tc>
      </w:tr>
      <w:tr w:rsidR="00155A72" w:rsidRPr="005D3A6E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E32EE" w:rsidRDefault="00155A72" w:rsidP="00551098">
            <w:pPr>
              <w:pStyle w:val="Heading1"/>
            </w:pPr>
            <w:r w:rsidRPr="001E32EE">
              <w:t>Количество случаев заболеваний ВИЧ/СПИДом среди н</w:t>
            </w:r>
            <w:r w:rsidRPr="001E32EE">
              <w:t>а</w:t>
            </w:r>
            <w:r w:rsidRPr="001E32EE">
              <w:t>селения Мамско-Чуйского района, выявленных в текущем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E32EE" w:rsidRDefault="00155A72" w:rsidP="00551098">
            <w:pPr>
              <w:pStyle w:val="Heading1"/>
            </w:pPr>
            <w:r w:rsidRPr="001E32EE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E32EE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1E32EE" w:rsidRDefault="00155A72" w:rsidP="00AC5B11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Default="00155A72" w:rsidP="00AC5B11">
            <w:pPr>
              <w:pStyle w:val="Heading1"/>
            </w:pPr>
          </w:p>
        </w:tc>
      </w:tr>
      <w:tr w:rsidR="00155A72" w:rsidRPr="005D3A6E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Количество публикаций в СМИ по профилактике ВИЧ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51098">
            <w:pPr>
              <w:pStyle w:val="Heading1"/>
            </w:pPr>
            <w:r w:rsidRPr="00815D17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86865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AC5B11">
            <w:pPr>
              <w:jc w:val="center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D3A6E" w:rsidRDefault="00155A72" w:rsidP="00AC5B11">
            <w:pPr>
              <w:pStyle w:val="Heading1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Default="00155A72" w:rsidP="00AC5B11">
            <w:pPr>
              <w:pStyle w:val="Heading1"/>
            </w:pPr>
          </w:p>
        </w:tc>
      </w:tr>
      <w:tr w:rsidR="00155A72" w:rsidRPr="00CD173D" w:rsidTr="003A4EDF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CD173D" w:rsidRDefault="00155A72" w:rsidP="00551098">
            <w:pPr>
              <w:pStyle w:val="Heading1"/>
            </w:pPr>
            <w:r>
              <w:t>Подпрограмма 18. "</w:t>
            </w:r>
            <w:r w:rsidRPr="00CD173D">
              <w:t xml:space="preserve">Формирование законопослушного поведения участников дорожного движения </w:t>
            </w:r>
            <w:r w:rsidRPr="00CD173D">
              <w:rPr>
                <w:color w:val="000000"/>
              </w:rPr>
              <w:t>Мамско-Чуйского района</w:t>
            </w:r>
            <w:r w:rsidRPr="00CD173D">
              <w:t>"</w:t>
            </w:r>
          </w:p>
        </w:tc>
      </w:tr>
      <w:tr w:rsidR="00155A72" w:rsidRPr="005C3053" w:rsidTr="003A4EDF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Количество проведенных профилактических мероприятий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pStyle w:val="Heading1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pStyle w:val="Heading1"/>
            </w:pPr>
            <w:r>
              <w:t>В т.ч. школьные лекции с привлеч</w:t>
            </w:r>
            <w:r>
              <w:t>е</w:t>
            </w:r>
            <w:r>
              <w:t>нием сотрудников полиции</w:t>
            </w:r>
          </w:p>
        </w:tc>
      </w:tr>
      <w:tr w:rsidR="00155A72" w:rsidRPr="005C3053" w:rsidTr="003A4EDF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Доля учащихся (воспитанников) задействованных в мер</w:t>
            </w:r>
            <w:r w:rsidRPr="005C3053">
              <w:t>о</w:t>
            </w:r>
            <w:r w:rsidRPr="005C3053">
              <w:t>приятиях по профилактике ДТП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11504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26C7A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 w:rsidRPr="00426C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26C7A" w:rsidRDefault="00155A72" w:rsidP="00686232">
            <w:pPr>
              <w:pStyle w:val="Heading1"/>
            </w:pPr>
            <w:r w:rsidRPr="00426C7A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pStyle w:val="Heading1"/>
            </w:pPr>
            <w:r>
              <w:t>В рамках обучения по предмету ОБЖ в школах района</w:t>
            </w:r>
          </w:p>
        </w:tc>
      </w:tr>
      <w:tr w:rsidR="00155A72" w:rsidRPr="005C3053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Количество ДТП, с участием несовершеннолетних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 w:rsidRPr="005C30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 w:rsidRPr="005C30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pStyle w:val="Heading1"/>
            </w:pPr>
          </w:p>
        </w:tc>
      </w:tr>
      <w:tr w:rsidR="00155A72" w:rsidRPr="00444122" w:rsidTr="003A4EDF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Количество проведенных рейдов направленных на проф</w:t>
            </w:r>
            <w:r w:rsidRPr="005C3053">
              <w:t>и</w:t>
            </w:r>
            <w:r w:rsidRPr="005C3053">
              <w:t>лактику снижения аварийности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551098">
            <w:pPr>
              <w:pStyle w:val="Heading1"/>
            </w:pPr>
            <w:r w:rsidRPr="005C3053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5C3053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44122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44122" w:rsidRDefault="00155A72" w:rsidP="00686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44122" w:rsidRDefault="00155A72" w:rsidP="00686232">
            <w:pPr>
              <w:pStyle w:val="Heading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444122" w:rsidRDefault="00155A72" w:rsidP="00686232">
            <w:pPr>
              <w:pStyle w:val="Heading1"/>
            </w:pPr>
          </w:p>
        </w:tc>
      </w:tr>
      <w:tr w:rsidR="00155A72" w:rsidRPr="00CD173D" w:rsidTr="003A4EDF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55A72" w:rsidRPr="00CD173D" w:rsidRDefault="00155A72" w:rsidP="00551098">
            <w:pPr>
              <w:pStyle w:val="Heading1"/>
            </w:pPr>
            <w:r>
              <w:t>Подпрограмма 19. "</w:t>
            </w:r>
            <w:r w:rsidRPr="00CB6416">
              <w:t>Хранение, комплектование, учет и использование архивных документов, относящихся к муниципальной, федеральной и негосударс</w:t>
            </w:r>
            <w:r w:rsidRPr="00CB6416">
              <w:t>т</w:t>
            </w:r>
            <w:r w:rsidRPr="00CB6416">
              <w:t>венной собственности</w:t>
            </w:r>
            <w:r w:rsidRPr="00CD173D">
              <w:t>"</w:t>
            </w:r>
          </w:p>
        </w:tc>
      </w:tr>
      <w:tr w:rsidR="00155A72" w:rsidRPr="00B94708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51098">
            <w:pPr>
              <w:pStyle w:val="Heading1"/>
            </w:pPr>
            <w:r w:rsidRPr="00B94708">
              <w:t>Обеспечение эфф</w:t>
            </w:r>
            <w:r>
              <w:t xml:space="preserve"> </w:t>
            </w:r>
            <w:r w:rsidRPr="00B94708">
              <w:t>ективного использования  бюджетных средств.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51098">
            <w:pPr>
              <w:pStyle w:val="Heading1"/>
            </w:pPr>
            <w:r w:rsidRPr="00B94708">
              <w:t>млн.руб.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  <w:jc w:val="center"/>
            </w:pPr>
            <w:r>
              <w:t>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</w:pPr>
            <w:r>
              <w:t>Экономия по заработной плате и по результатам торгов</w:t>
            </w:r>
          </w:p>
        </w:tc>
      </w:tr>
      <w:tr w:rsidR="00155A72" w:rsidRPr="00B94708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51098">
            <w:pPr>
              <w:pStyle w:val="Heading1"/>
            </w:pPr>
            <w:r w:rsidRPr="00B94708">
              <w:t>Количество оказанных услуг по предоставлению инфо</w:t>
            </w:r>
            <w:r w:rsidRPr="00B94708">
              <w:t>р</w:t>
            </w:r>
            <w:r w:rsidRPr="00B94708">
              <w:t>мации, исполненных запросов социально-правового и т</w:t>
            </w:r>
            <w:r w:rsidRPr="00B94708">
              <w:t>е</w:t>
            </w:r>
            <w:r w:rsidRPr="00B94708">
              <w:t>матического характеров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51098">
            <w:pPr>
              <w:pStyle w:val="Heading1"/>
            </w:pPr>
            <w:r w:rsidRPr="00B94708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155A72" w:rsidRPr="00B94708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  <w:jc w:val="center"/>
            </w:pPr>
            <w: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</w:pPr>
            <w:r>
              <w:t>Социально-правовые - 236, темат</w:t>
            </w:r>
            <w:r>
              <w:t>и</w:t>
            </w:r>
            <w:r>
              <w:t xml:space="preserve">ческие – 14. </w:t>
            </w:r>
          </w:p>
        </w:tc>
      </w:tr>
      <w:tr w:rsidR="00155A72" w:rsidRPr="00444122" w:rsidTr="006E63F7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CE3A93" w:rsidRDefault="00155A72" w:rsidP="00CE3A9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E3A93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B316F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94708">
              <w:rPr>
                <w:rFonts w:ascii="Times New Roman" w:hAnsi="Times New Roman"/>
              </w:rPr>
              <w:t>Обеспечение    качественного    предоставления</w:t>
            </w:r>
          </w:p>
          <w:p w:rsidR="00155A72" w:rsidRPr="00B94708" w:rsidRDefault="00155A72" w:rsidP="00B316FA">
            <w:pPr>
              <w:ind w:right="135"/>
              <w:rPr>
                <w:rFonts w:ascii="Times New Roman" w:hAnsi="Times New Roman" w:cs="Times New Roman"/>
              </w:rPr>
            </w:pPr>
            <w:r w:rsidRPr="00B94708">
              <w:rPr>
                <w:rFonts w:ascii="Times New Roman" w:hAnsi="Times New Roman"/>
              </w:rPr>
              <w:t>муниципальных  услуг  и   исполнения   муниципальных функций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51098">
            <w:pPr>
              <w:pStyle w:val="Heading1"/>
            </w:pPr>
            <w:r w:rsidRPr="00B94708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  <w:jc w:val="center"/>
            </w:pPr>
            <w:r w:rsidRPr="00B94708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  <w:jc w:val="center"/>
            </w:pPr>
            <w:r w:rsidRPr="00B94708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  <w:jc w:val="center"/>
            </w:pPr>
            <w:r w:rsidRPr="00B94708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B94708" w:rsidRDefault="00155A72" w:rsidP="005F5FEC">
            <w:pPr>
              <w:pStyle w:val="Heading1"/>
              <w:jc w:val="center"/>
            </w:pPr>
            <w:r w:rsidRPr="00B94708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72" w:rsidRPr="00815D17" w:rsidRDefault="00155A72" w:rsidP="005F5FEC">
            <w:pPr>
              <w:pStyle w:val="Heading1"/>
            </w:pPr>
            <w:r w:rsidRPr="00B94708">
              <w:t>Проводится работа по повышению квалификации, обеспечена потре</w:t>
            </w:r>
            <w:r w:rsidRPr="00B94708">
              <w:t>б</w:t>
            </w:r>
            <w:r w:rsidRPr="00B94708">
              <w:t>ность кадрового состава необход</w:t>
            </w:r>
            <w:r w:rsidRPr="00B94708">
              <w:t>и</w:t>
            </w:r>
            <w:r w:rsidRPr="00B94708">
              <w:t>мыми квалифицированными специ</w:t>
            </w:r>
            <w:r w:rsidRPr="00B94708">
              <w:t>а</w:t>
            </w:r>
            <w:r w:rsidRPr="00B94708">
              <w:t>листами.</w:t>
            </w:r>
            <w:r>
              <w:t xml:space="preserve"> Запрашиваемая информ</w:t>
            </w:r>
            <w:r>
              <w:t>а</w:t>
            </w:r>
            <w:r>
              <w:t>ция предоставляется в установле</w:t>
            </w:r>
            <w:r>
              <w:t>н</w:t>
            </w:r>
            <w:r>
              <w:t>ный законодательством срок.</w:t>
            </w:r>
          </w:p>
        </w:tc>
      </w:tr>
    </w:tbl>
    <w:p w:rsidR="00155A72" w:rsidRPr="00D95043" w:rsidRDefault="00155A72" w:rsidP="00551098">
      <w:pPr>
        <w:pStyle w:val="Heading1"/>
      </w:pPr>
    </w:p>
    <w:sectPr w:rsidR="00155A72" w:rsidRPr="00D95043" w:rsidSect="007D590A">
      <w:pgSz w:w="16838" w:h="11906" w:orient="landscape"/>
      <w:pgMar w:top="71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DB8B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EF4B6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4252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78D3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DE4D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2C35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7AA59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CA54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0AC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F6CBE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895E49"/>
    <w:multiLevelType w:val="hybridMultilevel"/>
    <w:tmpl w:val="0A966390"/>
    <w:lvl w:ilvl="0" w:tplc="70781A2A">
      <w:start w:val="1"/>
      <w:numFmt w:val="decimal"/>
      <w:lvlText w:val="%1)"/>
      <w:lvlJc w:val="left"/>
      <w:pPr>
        <w:tabs>
          <w:tab w:val="num" w:pos="677"/>
        </w:tabs>
        <w:ind w:left="6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9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043"/>
    <w:rsid w:val="00015558"/>
    <w:rsid w:val="00020C7C"/>
    <w:rsid w:val="000263FC"/>
    <w:rsid w:val="0003271F"/>
    <w:rsid w:val="00032845"/>
    <w:rsid w:val="00032DC0"/>
    <w:rsid w:val="00035046"/>
    <w:rsid w:val="0004756F"/>
    <w:rsid w:val="00051771"/>
    <w:rsid w:val="00052054"/>
    <w:rsid w:val="00052B1A"/>
    <w:rsid w:val="00053A3A"/>
    <w:rsid w:val="00057DE9"/>
    <w:rsid w:val="00065674"/>
    <w:rsid w:val="00072A96"/>
    <w:rsid w:val="00074E23"/>
    <w:rsid w:val="00077B7E"/>
    <w:rsid w:val="00084896"/>
    <w:rsid w:val="00090581"/>
    <w:rsid w:val="000A32BC"/>
    <w:rsid w:val="000B57F0"/>
    <w:rsid w:val="000C3287"/>
    <w:rsid w:val="000D6F88"/>
    <w:rsid w:val="000E5BB9"/>
    <w:rsid w:val="000F23DA"/>
    <w:rsid w:val="000F46A1"/>
    <w:rsid w:val="00100C15"/>
    <w:rsid w:val="00103D25"/>
    <w:rsid w:val="00115F82"/>
    <w:rsid w:val="00116B99"/>
    <w:rsid w:val="0011785C"/>
    <w:rsid w:val="00117AEE"/>
    <w:rsid w:val="00122153"/>
    <w:rsid w:val="00124C40"/>
    <w:rsid w:val="00133AB7"/>
    <w:rsid w:val="00136D03"/>
    <w:rsid w:val="00145A16"/>
    <w:rsid w:val="001513B9"/>
    <w:rsid w:val="00152BE3"/>
    <w:rsid w:val="00152FB6"/>
    <w:rsid w:val="00153A71"/>
    <w:rsid w:val="00155A72"/>
    <w:rsid w:val="001674B3"/>
    <w:rsid w:val="00174FCE"/>
    <w:rsid w:val="00190E4A"/>
    <w:rsid w:val="001914D6"/>
    <w:rsid w:val="001A1D4E"/>
    <w:rsid w:val="001A1E62"/>
    <w:rsid w:val="001A1F1D"/>
    <w:rsid w:val="001B782E"/>
    <w:rsid w:val="001B7964"/>
    <w:rsid w:val="001C0712"/>
    <w:rsid w:val="001C2062"/>
    <w:rsid w:val="001C7013"/>
    <w:rsid w:val="001D346F"/>
    <w:rsid w:val="001E0389"/>
    <w:rsid w:val="001E32EE"/>
    <w:rsid w:val="001F6AA8"/>
    <w:rsid w:val="00204D54"/>
    <w:rsid w:val="00206BC0"/>
    <w:rsid w:val="00214CAF"/>
    <w:rsid w:val="00215F5C"/>
    <w:rsid w:val="00221FFD"/>
    <w:rsid w:val="002254E4"/>
    <w:rsid w:val="00230939"/>
    <w:rsid w:val="00237765"/>
    <w:rsid w:val="002419C1"/>
    <w:rsid w:val="002547E7"/>
    <w:rsid w:val="00256B19"/>
    <w:rsid w:val="00272ACC"/>
    <w:rsid w:val="00280317"/>
    <w:rsid w:val="00282279"/>
    <w:rsid w:val="00286A25"/>
    <w:rsid w:val="00292F17"/>
    <w:rsid w:val="002935D0"/>
    <w:rsid w:val="00295B37"/>
    <w:rsid w:val="002A5CA0"/>
    <w:rsid w:val="002A5FE5"/>
    <w:rsid w:val="002B3A34"/>
    <w:rsid w:val="002B57D3"/>
    <w:rsid w:val="002B7AF4"/>
    <w:rsid w:val="002D09FB"/>
    <w:rsid w:val="002D60A1"/>
    <w:rsid w:val="002D6701"/>
    <w:rsid w:val="002E4234"/>
    <w:rsid w:val="00300537"/>
    <w:rsid w:val="00301786"/>
    <w:rsid w:val="00301790"/>
    <w:rsid w:val="00314B74"/>
    <w:rsid w:val="00320D08"/>
    <w:rsid w:val="00337C36"/>
    <w:rsid w:val="00341B8C"/>
    <w:rsid w:val="00350E62"/>
    <w:rsid w:val="0035677C"/>
    <w:rsid w:val="00360FD5"/>
    <w:rsid w:val="0036151D"/>
    <w:rsid w:val="00363C50"/>
    <w:rsid w:val="0036762E"/>
    <w:rsid w:val="0037486E"/>
    <w:rsid w:val="0037536F"/>
    <w:rsid w:val="00375CA7"/>
    <w:rsid w:val="0038105B"/>
    <w:rsid w:val="00392302"/>
    <w:rsid w:val="00397EFC"/>
    <w:rsid w:val="003A4EDF"/>
    <w:rsid w:val="003B20B0"/>
    <w:rsid w:val="003B225D"/>
    <w:rsid w:val="003B2464"/>
    <w:rsid w:val="003B728F"/>
    <w:rsid w:val="003B7409"/>
    <w:rsid w:val="003B7D2C"/>
    <w:rsid w:val="003C003E"/>
    <w:rsid w:val="003C13F4"/>
    <w:rsid w:val="003C244E"/>
    <w:rsid w:val="003C31D1"/>
    <w:rsid w:val="003D04D0"/>
    <w:rsid w:val="003D7D0C"/>
    <w:rsid w:val="003E17FD"/>
    <w:rsid w:val="003E43D3"/>
    <w:rsid w:val="003E6A18"/>
    <w:rsid w:val="003F3ECF"/>
    <w:rsid w:val="00405627"/>
    <w:rsid w:val="004125AD"/>
    <w:rsid w:val="004128D3"/>
    <w:rsid w:val="00412B1F"/>
    <w:rsid w:val="004258FA"/>
    <w:rsid w:val="00426C7A"/>
    <w:rsid w:val="00430C15"/>
    <w:rsid w:val="00430D1F"/>
    <w:rsid w:val="00441411"/>
    <w:rsid w:val="00444122"/>
    <w:rsid w:val="00446CD6"/>
    <w:rsid w:val="00456B52"/>
    <w:rsid w:val="0046025F"/>
    <w:rsid w:val="004624F0"/>
    <w:rsid w:val="00464BC5"/>
    <w:rsid w:val="004703C2"/>
    <w:rsid w:val="00475CBE"/>
    <w:rsid w:val="0047651B"/>
    <w:rsid w:val="00482EB3"/>
    <w:rsid w:val="004847EA"/>
    <w:rsid w:val="00486D58"/>
    <w:rsid w:val="00487907"/>
    <w:rsid w:val="004913B2"/>
    <w:rsid w:val="00493809"/>
    <w:rsid w:val="004A52B9"/>
    <w:rsid w:val="004B298E"/>
    <w:rsid w:val="004B2AE1"/>
    <w:rsid w:val="004B7D74"/>
    <w:rsid w:val="004C06AA"/>
    <w:rsid w:val="004D363F"/>
    <w:rsid w:val="004D4AEE"/>
    <w:rsid w:val="004E0540"/>
    <w:rsid w:val="004E24B5"/>
    <w:rsid w:val="004E4EEA"/>
    <w:rsid w:val="004F4165"/>
    <w:rsid w:val="004F63E4"/>
    <w:rsid w:val="004F64C8"/>
    <w:rsid w:val="004F738F"/>
    <w:rsid w:val="00510E2D"/>
    <w:rsid w:val="00511C1A"/>
    <w:rsid w:val="00512DAA"/>
    <w:rsid w:val="00516598"/>
    <w:rsid w:val="00521690"/>
    <w:rsid w:val="00525DCC"/>
    <w:rsid w:val="00536982"/>
    <w:rsid w:val="00546A7B"/>
    <w:rsid w:val="00551098"/>
    <w:rsid w:val="00556744"/>
    <w:rsid w:val="005600EA"/>
    <w:rsid w:val="00573713"/>
    <w:rsid w:val="005747AD"/>
    <w:rsid w:val="005825E6"/>
    <w:rsid w:val="005904EB"/>
    <w:rsid w:val="00592634"/>
    <w:rsid w:val="00592F24"/>
    <w:rsid w:val="00595ACD"/>
    <w:rsid w:val="005A01D8"/>
    <w:rsid w:val="005A0DBE"/>
    <w:rsid w:val="005A37CA"/>
    <w:rsid w:val="005B2A0A"/>
    <w:rsid w:val="005C258B"/>
    <w:rsid w:val="005C3053"/>
    <w:rsid w:val="005C7EAC"/>
    <w:rsid w:val="005D333D"/>
    <w:rsid w:val="005D3A6E"/>
    <w:rsid w:val="005D5D19"/>
    <w:rsid w:val="005D6A4D"/>
    <w:rsid w:val="005D7663"/>
    <w:rsid w:val="005E1663"/>
    <w:rsid w:val="005E1931"/>
    <w:rsid w:val="005E58BC"/>
    <w:rsid w:val="005F01AD"/>
    <w:rsid w:val="005F2B4D"/>
    <w:rsid w:val="005F3021"/>
    <w:rsid w:val="005F3D68"/>
    <w:rsid w:val="005F5A61"/>
    <w:rsid w:val="005F5FEC"/>
    <w:rsid w:val="00602849"/>
    <w:rsid w:val="00613D98"/>
    <w:rsid w:val="0061470F"/>
    <w:rsid w:val="006170B9"/>
    <w:rsid w:val="006409CB"/>
    <w:rsid w:val="00640D1E"/>
    <w:rsid w:val="0064111D"/>
    <w:rsid w:val="0065349F"/>
    <w:rsid w:val="006579B7"/>
    <w:rsid w:val="006629A6"/>
    <w:rsid w:val="0066471D"/>
    <w:rsid w:val="00681E4D"/>
    <w:rsid w:val="00684ECB"/>
    <w:rsid w:val="00686232"/>
    <w:rsid w:val="00694723"/>
    <w:rsid w:val="00695121"/>
    <w:rsid w:val="00696EB4"/>
    <w:rsid w:val="006A78B2"/>
    <w:rsid w:val="006B6FD5"/>
    <w:rsid w:val="006C20F1"/>
    <w:rsid w:val="006D1ADF"/>
    <w:rsid w:val="006D6C81"/>
    <w:rsid w:val="006D6F34"/>
    <w:rsid w:val="006E179F"/>
    <w:rsid w:val="006E36F9"/>
    <w:rsid w:val="006E63F7"/>
    <w:rsid w:val="007036DB"/>
    <w:rsid w:val="0070591D"/>
    <w:rsid w:val="007102FC"/>
    <w:rsid w:val="0071246A"/>
    <w:rsid w:val="00714369"/>
    <w:rsid w:val="00717D99"/>
    <w:rsid w:val="007208BD"/>
    <w:rsid w:val="00726F4F"/>
    <w:rsid w:val="00737574"/>
    <w:rsid w:val="00741A84"/>
    <w:rsid w:val="00741F12"/>
    <w:rsid w:val="00745454"/>
    <w:rsid w:val="00745497"/>
    <w:rsid w:val="00747783"/>
    <w:rsid w:val="00751C41"/>
    <w:rsid w:val="00754C1F"/>
    <w:rsid w:val="0075799D"/>
    <w:rsid w:val="00761851"/>
    <w:rsid w:val="00777B77"/>
    <w:rsid w:val="007848D1"/>
    <w:rsid w:val="007857B2"/>
    <w:rsid w:val="007953FE"/>
    <w:rsid w:val="007A061B"/>
    <w:rsid w:val="007A1934"/>
    <w:rsid w:val="007A1D81"/>
    <w:rsid w:val="007A2815"/>
    <w:rsid w:val="007A5188"/>
    <w:rsid w:val="007B581C"/>
    <w:rsid w:val="007B5870"/>
    <w:rsid w:val="007C2ECA"/>
    <w:rsid w:val="007C5F4C"/>
    <w:rsid w:val="007D0DE2"/>
    <w:rsid w:val="007D590A"/>
    <w:rsid w:val="007E2BBE"/>
    <w:rsid w:val="007E368B"/>
    <w:rsid w:val="007E4A3C"/>
    <w:rsid w:val="007F0CC7"/>
    <w:rsid w:val="007F1108"/>
    <w:rsid w:val="007F2EDF"/>
    <w:rsid w:val="00802141"/>
    <w:rsid w:val="00811429"/>
    <w:rsid w:val="00815D17"/>
    <w:rsid w:val="00823714"/>
    <w:rsid w:val="0083656D"/>
    <w:rsid w:val="00854959"/>
    <w:rsid w:val="0085616E"/>
    <w:rsid w:val="00856EF2"/>
    <w:rsid w:val="00862928"/>
    <w:rsid w:val="00863420"/>
    <w:rsid w:val="00876B7A"/>
    <w:rsid w:val="008911A6"/>
    <w:rsid w:val="008B4C0C"/>
    <w:rsid w:val="008D09B7"/>
    <w:rsid w:val="008D42BE"/>
    <w:rsid w:val="008D4F6C"/>
    <w:rsid w:val="008E1CB7"/>
    <w:rsid w:val="008E29FA"/>
    <w:rsid w:val="008F3094"/>
    <w:rsid w:val="009052DD"/>
    <w:rsid w:val="009203DD"/>
    <w:rsid w:val="00921241"/>
    <w:rsid w:val="00921EDF"/>
    <w:rsid w:val="009224AF"/>
    <w:rsid w:val="00922711"/>
    <w:rsid w:val="009238FC"/>
    <w:rsid w:val="009241D8"/>
    <w:rsid w:val="00927C26"/>
    <w:rsid w:val="00927D8F"/>
    <w:rsid w:val="009308C1"/>
    <w:rsid w:val="00941F80"/>
    <w:rsid w:val="00946314"/>
    <w:rsid w:val="00947971"/>
    <w:rsid w:val="00953993"/>
    <w:rsid w:val="00954C96"/>
    <w:rsid w:val="009558EA"/>
    <w:rsid w:val="00966F55"/>
    <w:rsid w:val="00967A1B"/>
    <w:rsid w:val="00977612"/>
    <w:rsid w:val="00987D70"/>
    <w:rsid w:val="00992BA3"/>
    <w:rsid w:val="009932B8"/>
    <w:rsid w:val="009938B6"/>
    <w:rsid w:val="009A5E98"/>
    <w:rsid w:val="009B26AB"/>
    <w:rsid w:val="009F6174"/>
    <w:rsid w:val="009F630B"/>
    <w:rsid w:val="00A00AF2"/>
    <w:rsid w:val="00A05D77"/>
    <w:rsid w:val="00A05F4F"/>
    <w:rsid w:val="00A13B6F"/>
    <w:rsid w:val="00A348A7"/>
    <w:rsid w:val="00A40B60"/>
    <w:rsid w:val="00A4442D"/>
    <w:rsid w:val="00A4693A"/>
    <w:rsid w:val="00A536C6"/>
    <w:rsid w:val="00A5707F"/>
    <w:rsid w:val="00A578D4"/>
    <w:rsid w:val="00A7284A"/>
    <w:rsid w:val="00A74F85"/>
    <w:rsid w:val="00A758EF"/>
    <w:rsid w:val="00A76615"/>
    <w:rsid w:val="00A85A57"/>
    <w:rsid w:val="00A8704F"/>
    <w:rsid w:val="00A87FC8"/>
    <w:rsid w:val="00A91150"/>
    <w:rsid w:val="00AA5929"/>
    <w:rsid w:val="00AA7279"/>
    <w:rsid w:val="00AB207B"/>
    <w:rsid w:val="00AB3253"/>
    <w:rsid w:val="00AB6AC5"/>
    <w:rsid w:val="00AC5B11"/>
    <w:rsid w:val="00AC6F75"/>
    <w:rsid w:val="00AD0862"/>
    <w:rsid w:val="00AD7E7B"/>
    <w:rsid w:val="00AF0DAB"/>
    <w:rsid w:val="00AF417C"/>
    <w:rsid w:val="00AF63E6"/>
    <w:rsid w:val="00B01753"/>
    <w:rsid w:val="00B1302C"/>
    <w:rsid w:val="00B13552"/>
    <w:rsid w:val="00B153DF"/>
    <w:rsid w:val="00B212B1"/>
    <w:rsid w:val="00B316FA"/>
    <w:rsid w:val="00B37704"/>
    <w:rsid w:val="00B41D09"/>
    <w:rsid w:val="00B56CB0"/>
    <w:rsid w:val="00B62396"/>
    <w:rsid w:val="00B64B27"/>
    <w:rsid w:val="00B71E73"/>
    <w:rsid w:val="00B74630"/>
    <w:rsid w:val="00B777AA"/>
    <w:rsid w:val="00B85827"/>
    <w:rsid w:val="00B86865"/>
    <w:rsid w:val="00B92480"/>
    <w:rsid w:val="00B94708"/>
    <w:rsid w:val="00BB7719"/>
    <w:rsid w:val="00BB7B54"/>
    <w:rsid w:val="00BC4D76"/>
    <w:rsid w:val="00BD0D15"/>
    <w:rsid w:val="00BD2A9A"/>
    <w:rsid w:val="00BD308B"/>
    <w:rsid w:val="00BD6C8F"/>
    <w:rsid w:val="00BE2C43"/>
    <w:rsid w:val="00BF1314"/>
    <w:rsid w:val="00BF37F1"/>
    <w:rsid w:val="00BF7F6D"/>
    <w:rsid w:val="00C00227"/>
    <w:rsid w:val="00C01584"/>
    <w:rsid w:val="00C0591D"/>
    <w:rsid w:val="00C06D01"/>
    <w:rsid w:val="00C07B89"/>
    <w:rsid w:val="00C112A0"/>
    <w:rsid w:val="00C11504"/>
    <w:rsid w:val="00C12BC9"/>
    <w:rsid w:val="00C20BB7"/>
    <w:rsid w:val="00C23FAF"/>
    <w:rsid w:val="00C2594D"/>
    <w:rsid w:val="00C26BE7"/>
    <w:rsid w:val="00C27279"/>
    <w:rsid w:val="00C27BC3"/>
    <w:rsid w:val="00C305A5"/>
    <w:rsid w:val="00C314E8"/>
    <w:rsid w:val="00C44AE7"/>
    <w:rsid w:val="00C45AF7"/>
    <w:rsid w:val="00C708CB"/>
    <w:rsid w:val="00C73B69"/>
    <w:rsid w:val="00C764F4"/>
    <w:rsid w:val="00C77F43"/>
    <w:rsid w:val="00C856FD"/>
    <w:rsid w:val="00C86E25"/>
    <w:rsid w:val="00C923B9"/>
    <w:rsid w:val="00C94108"/>
    <w:rsid w:val="00C9712E"/>
    <w:rsid w:val="00C97E9A"/>
    <w:rsid w:val="00CA17FA"/>
    <w:rsid w:val="00CA5CD7"/>
    <w:rsid w:val="00CB0CC5"/>
    <w:rsid w:val="00CB288C"/>
    <w:rsid w:val="00CB6416"/>
    <w:rsid w:val="00CC3FBE"/>
    <w:rsid w:val="00CC6406"/>
    <w:rsid w:val="00CD173D"/>
    <w:rsid w:val="00CD336C"/>
    <w:rsid w:val="00CD4304"/>
    <w:rsid w:val="00CD57E8"/>
    <w:rsid w:val="00CD7E94"/>
    <w:rsid w:val="00CE160C"/>
    <w:rsid w:val="00CE3A93"/>
    <w:rsid w:val="00CF320F"/>
    <w:rsid w:val="00CF7525"/>
    <w:rsid w:val="00D00EDD"/>
    <w:rsid w:val="00D014C7"/>
    <w:rsid w:val="00D01829"/>
    <w:rsid w:val="00D01A48"/>
    <w:rsid w:val="00D14840"/>
    <w:rsid w:val="00D16E61"/>
    <w:rsid w:val="00D20972"/>
    <w:rsid w:val="00D31377"/>
    <w:rsid w:val="00D34566"/>
    <w:rsid w:val="00D36341"/>
    <w:rsid w:val="00D371D5"/>
    <w:rsid w:val="00D4172A"/>
    <w:rsid w:val="00D560E7"/>
    <w:rsid w:val="00D6763C"/>
    <w:rsid w:val="00D70584"/>
    <w:rsid w:val="00D777E3"/>
    <w:rsid w:val="00D818C7"/>
    <w:rsid w:val="00D83F91"/>
    <w:rsid w:val="00D90A40"/>
    <w:rsid w:val="00D92A70"/>
    <w:rsid w:val="00D93A3B"/>
    <w:rsid w:val="00D95043"/>
    <w:rsid w:val="00D95883"/>
    <w:rsid w:val="00D975A3"/>
    <w:rsid w:val="00DA140A"/>
    <w:rsid w:val="00DA2E15"/>
    <w:rsid w:val="00DB291C"/>
    <w:rsid w:val="00DB3DD6"/>
    <w:rsid w:val="00DB5199"/>
    <w:rsid w:val="00DC5764"/>
    <w:rsid w:val="00DD1F41"/>
    <w:rsid w:val="00DD2A15"/>
    <w:rsid w:val="00DD4087"/>
    <w:rsid w:val="00DE12E0"/>
    <w:rsid w:val="00DE2EDF"/>
    <w:rsid w:val="00DE3E2F"/>
    <w:rsid w:val="00E016CA"/>
    <w:rsid w:val="00E02ACB"/>
    <w:rsid w:val="00E03B07"/>
    <w:rsid w:val="00E06E67"/>
    <w:rsid w:val="00E34E27"/>
    <w:rsid w:val="00E44E92"/>
    <w:rsid w:val="00E45EA9"/>
    <w:rsid w:val="00E54E0E"/>
    <w:rsid w:val="00E551F3"/>
    <w:rsid w:val="00E60F36"/>
    <w:rsid w:val="00E675C1"/>
    <w:rsid w:val="00E67AB2"/>
    <w:rsid w:val="00E8125F"/>
    <w:rsid w:val="00E8385B"/>
    <w:rsid w:val="00E90340"/>
    <w:rsid w:val="00E9321F"/>
    <w:rsid w:val="00E94B5B"/>
    <w:rsid w:val="00EA1FA9"/>
    <w:rsid w:val="00EA5552"/>
    <w:rsid w:val="00EB45A4"/>
    <w:rsid w:val="00EC12D5"/>
    <w:rsid w:val="00EC2621"/>
    <w:rsid w:val="00EC3BF7"/>
    <w:rsid w:val="00F00C18"/>
    <w:rsid w:val="00F05A1F"/>
    <w:rsid w:val="00F06248"/>
    <w:rsid w:val="00F14248"/>
    <w:rsid w:val="00F17083"/>
    <w:rsid w:val="00F21A59"/>
    <w:rsid w:val="00F232FA"/>
    <w:rsid w:val="00F241CD"/>
    <w:rsid w:val="00F2797E"/>
    <w:rsid w:val="00F40C32"/>
    <w:rsid w:val="00F47AF7"/>
    <w:rsid w:val="00F56BEF"/>
    <w:rsid w:val="00F72290"/>
    <w:rsid w:val="00F7378E"/>
    <w:rsid w:val="00F8414C"/>
    <w:rsid w:val="00F8518A"/>
    <w:rsid w:val="00F9150D"/>
    <w:rsid w:val="00F95B1C"/>
    <w:rsid w:val="00F9762D"/>
    <w:rsid w:val="00FA688E"/>
    <w:rsid w:val="00FA763E"/>
    <w:rsid w:val="00FA7E31"/>
    <w:rsid w:val="00FB5DA3"/>
    <w:rsid w:val="00FB6A3C"/>
    <w:rsid w:val="00FB759A"/>
    <w:rsid w:val="00FC1F81"/>
    <w:rsid w:val="00FC22F4"/>
    <w:rsid w:val="00FC38EB"/>
    <w:rsid w:val="00FC393E"/>
    <w:rsid w:val="00FC4CDD"/>
    <w:rsid w:val="00FC6E83"/>
    <w:rsid w:val="00FC7214"/>
    <w:rsid w:val="00FE4254"/>
    <w:rsid w:val="00FE541E"/>
    <w:rsid w:val="00FF0131"/>
    <w:rsid w:val="00FF2842"/>
    <w:rsid w:val="00FF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eading1">
    <w:name w:val="heading 1"/>
    <w:aliases w:val="общий"/>
    <w:basedOn w:val="Normal"/>
    <w:next w:val="Normal"/>
    <w:link w:val="Heading1Char"/>
    <w:autoRedefine/>
    <w:uiPriority w:val="99"/>
    <w:qFormat/>
    <w:rsid w:val="00551098"/>
    <w:pPr>
      <w:keepNext/>
      <w:keepLines/>
      <w:ind w:left="48"/>
      <w:outlineLvl w:val="0"/>
    </w:pPr>
    <w:rPr>
      <w:rFonts w:ascii="Times New Roman" w:eastAsia="Calibri" w:hAnsi="Times New Roman" w:cs="Times New Roman"/>
      <w:bCs/>
      <w:color w:val="auto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общий Char"/>
    <w:basedOn w:val="DefaultParagraphFont"/>
    <w:link w:val="Heading1"/>
    <w:uiPriority w:val="99"/>
    <w:locked/>
    <w:rsid w:val="00551098"/>
    <w:rPr>
      <w:rFonts w:cs="Times New Roman"/>
      <w:bCs/>
      <w:sz w:val="24"/>
      <w:szCs w:val="24"/>
      <w:lang w:val="ru-RU" w:eastAsia="en-US" w:bidi="ar-S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basedOn w:val="DefaultParagraphFont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">
    <w:name w:val="Основной текст_"/>
    <w:basedOn w:val="DefaultParagraphFont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Normal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Normal"/>
    <w:link w:val="a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BB771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0">
    <w:name w:val="Нормальный (таблица)"/>
    <w:basedOn w:val="Normal"/>
    <w:next w:val="Normal"/>
    <w:uiPriority w:val="99"/>
    <w:rsid w:val="00BB7719"/>
    <w:pPr>
      <w:widowControl w:val="0"/>
      <w:autoSpaceDE w:val="0"/>
      <w:autoSpaceDN w:val="0"/>
      <w:adjustRightInd w:val="0"/>
      <w:jc w:val="both"/>
    </w:pPr>
    <w:rPr>
      <w:rFonts w:ascii="Arial" w:eastAsia="Calibri" w:hAnsi="Arial" w:cs="Times New Roman"/>
      <w:color w:val="auto"/>
    </w:rPr>
  </w:style>
  <w:style w:type="paragraph" w:customStyle="1" w:styleId="a1">
    <w:name w:val="Знак"/>
    <w:basedOn w:val="Normal"/>
    <w:uiPriority w:val="99"/>
    <w:rsid w:val="00F9762D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694723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22">
    <w:name w:val="Основной текст с отступом 22"/>
    <w:basedOn w:val="Normal"/>
    <w:uiPriority w:val="99"/>
    <w:rsid w:val="00C764F4"/>
    <w:pPr>
      <w:tabs>
        <w:tab w:val="left" w:pos="-284"/>
      </w:tabs>
      <w:ind w:left="1560" w:hanging="156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character" w:customStyle="1" w:styleId="EmailStyle271">
    <w:name w:val="EmailStyle27"/>
    <w:aliases w:val="EmailStyle27"/>
    <w:basedOn w:val="DefaultParagraphFont"/>
    <w:uiPriority w:val="99"/>
    <w:semiHidden/>
    <w:personal/>
    <w:rsid w:val="009308C1"/>
    <w:rPr>
      <w:rFonts w:ascii="Arial" w:hAnsi="Arial" w:cs="Arial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2976</TotalTime>
  <Pages>11</Pages>
  <Words>2932</Words>
  <Characters>16715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Михельсон</cp:lastModifiedBy>
  <cp:revision>210</cp:revision>
  <cp:lastPrinted>2022-03-16T04:32:00Z</cp:lastPrinted>
  <dcterms:created xsi:type="dcterms:W3CDTF">2013-09-03T00:32:00Z</dcterms:created>
  <dcterms:modified xsi:type="dcterms:W3CDTF">2023-03-01T07:01:00Z</dcterms:modified>
</cp:coreProperties>
</file>